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B2D83F" w14:textId="77777777" w:rsidR="00B03946" w:rsidRPr="005255CE" w:rsidRDefault="00B03946" w:rsidP="00BC5D2F">
      <w:pPr>
        <w:spacing w:before="6000" w:after="480" w:line="240" w:lineRule="auto"/>
        <w:ind w:left="-284"/>
        <w:rPr>
          <w:rFonts w:cs="Arial"/>
          <w:bCs/>
          <w:color w:val="000000" w:themeColor="text1"/>
          <w:spacing w:val="8"/>
          <w:sz w:val="64"/>
          <w:szCs w:val="64"/>
        </w:rPr>
      </w:pPr>
      <w:bookmarkStart w:id="0" w:name="_Hlk189066644"/>
      <w:bookmarkStart w:id="1" w:name="_Hlk189066670"/>
      <w:r w:rsidRPr="000458A4">
        <w:rPr>
          <w:rFonts w:cs="Arial"/>
          <w:bCs/>
          <w:color w:val="000000" w:themeColor="text1"/>
          <w:spacing w:val="8"/>
          <w:sz w:val="64"/>
          <w:szCs w:val="64"/>
        </w:rPr>
        <w:t>Australian Privacy Law ‒ Factsheet</w:t>
      </w:r>
    </w:p>
    <w:p w14:paraId="6E1EC426" w14:textId="77777777" w:rsidR="00B03946" w:rsidRDefault="00B03946" w:rsidP="000458A4">
      <w:pPr>
        <w:pStyle w:val="Title"/>
      </w:pPr>
      <w:r>
        <w:br w:type="page"/>
      </w:r>
    </w:p>
    <w:p w14:paraId="2D57C8C9" w14:textId="77777777" w:rsidR="00B03946" w:rsidRPr="008B201A" w:rsidRDefault="00B03946" w:rsidP="000458A4">
      <w:pPr>
        <w:rPr>
          <w:rFonts w:cs="Arial"/>
          <w:b/>
          <w:bCs/>
          <w:color w:val="0074BF"/>
          <w:sz w:val="28"/>
          <w:szCs w:val="60"/>
        </w:rPr>
      </w:pPr>
      <w:r w:rsidRPr="008B201A">
        <w:rPr>
          <w:rFonts w:cs="Arial"/>
          <w:b/>
          <w:bCs/>
          <w:color w:val="0074BF"/>
          <w:sz w:val="28"/>
          <w:szCs w:val="60"/>
        </w:rPr>
        <w:lastRenderedPageBreak/>
        <w:t>Disclaimer</w:t>
      </w:r>
    </w:p>
    <w:p w14:paraId="1BBE9EEA" w14:textId="77777777" w:rsidR="00B03946" w:rsidRDefault="00B03946" w:rsidP="000458A4">
      <w:pPr>
        <w:spacing w:after="240"/>
        <w:rPr>
          <w:rFonts w:cs="Arial"/>
          <w:color w:val="000000"/>
        </w:rPr>
      </w:pPr>
      <w:r>
        <w:rPr>
          <w:rFonts w:cs="Arial"/>
          <w:color w:val="000000"/>
        </w:rPr>
        <w:t xml:space="preserve">The A-Suite (which includes guidance notes) is intended only to provide you with an overview of information and a framework of suggested documentation to assist you in establishing your company. </w:t>
      </w:r>
    </w:p>
    <w:p w14:paraId="7AE32CF4" w14:textId="77777777" w:rsidR="00B03946" w:rsidRDefault="00B03946" w:rsidP="000458A4">
      <w:pPr>
        <w:spacing w:after="240"/>
        <w:rPr>
          <w:rFonts w:cs="Arial"/>
          <w:color w:val="000000"/>
        </w:rPr>
      </w:pPr>
      <w:r>
        <w:rPr>
          <w:rFonts w:cs="Arial"/>
          <w:color w:val="000000"/>
        </w:rPr>
        <w:t>The A-Suite has been put together by Allens with startups in mind but it does not take into account your particular circumstances and it is not intended to be comprehensive. The law and other relevant circumstances may change from time to time and we do not guarantee that the A-Suite will be complete, accurate or up-to-date.</w:t>
      </w:r>
    </w:p>
    <w:p w14:paraId="78408473" w14:textId="77777777" w:rsidR="00B03946" w:rsidRDefault="00B03946" w:rsidP="000458A4">
      <w:pPr>
        <w:spacing w:after="240"/>
        <w:rPr>
          <w:rFonts w:cs="Arial"/>
          <w:color w:val="000000"/>
        </w:rPr>
      </w:pPr>
      <w:r>
        <w:rPr>
          <w:rFonts w:cs="Arial"/>
          <w:color w:val="000000"/>
        </w:rPr>
        <w:t>The A-Suite does not constitute legal advice and must not be relied upon by you as a substitute for seeking legal advice. Your use of the A-Suite does not create a solicitor-client relationship between you and Allens and we recommend that you seek legal and other professional advice specific to your circumstances before acting or relying on any part of the A-Suite. We are not responsible for any action taken or not taken in reliance on the A-Suite.</w:t>
      </w:r>
    </w:p>
    <w:p w14:paraId="5E261AB3" w14:textId="4A9A34DF" w:rsidR="00B03946" w:rsidRDefault="00B03946" w:rsidP="000458A4">
      <w:pPr>
        <w:spacing w:after="240"/>
        <w:rPr>
          <w:rFonts w:cs="Arial"/>
          <w:color w:val="000000"/>
        </w:rPr>
      </w:pPr>
      <w:r>
        <w:rPr>
          <w:rFonts w:cs="Arial"/>
          <w:color w:val="000000"/>
        </w:rPr>
        <w:t xml:space="preserve">Your use of the A-Suite is subject to our Terms of Use accessible from </w:t>
      </w:r>
      <w:hyperlink r:id="rId8" w:history="1">
        <w:r>
          <w:rPr>
            <w:rStyle w:val="Hyperlink"/>
            <w:rFonts w:cs="Arial"/>
          </w:rPr>
          <w:t>www.allens.com.au/accelerate/terms-and-conditions/</w:t>
        </w:r>
      </w:hyperlink>
      <w:r>
        <w:rPr>
          <w:rFonts w:cs="Arial"/>
          <w:color w:val="000000"/>
        </w:rPr>
        <w:t xml:space="preserve"> </w:t>
      </w:r>
    </w:p>
    <w:p w14:paraId="76DB26A8" w14:textId="77777777" w:rsidR="00B03946" w:rsidRDefault="00B03946" w:rsidP="000458A4">
      <w:pPr>
        <w:spacing w:before="0" w:line="240" w:lineRule="auto"/>
      </w:pPr>
    </w:p>
    <w:p w14:paraId="5066EEDF" w14:textId="77777777" w:rsidR="00B03946" w:rsidRDefault="00B03946" w:rsidP="000458A4">
      <w:pPr>
        <w:spacing w:before="0" w:line="240" w:lineRule="auto"/>
      </w:pPr>
      <w:r>
        <w:rPr>
          <w:noProof/>
        </w:rPr>
        <mc:AlternateContent>
          <mc:Choice Requires="wps">
            <w:drawing>
              <wp:inline distT="0" distB="0" distL="0" distR="0" wp14:anchorId="713601E2" wp14:editId="3FF32354">
                <wp:extent cx="5753100" cy="1222131"/>
                <wp:effectExtent l="0" t="0" r="0" b="0"/>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222131"/>
                        </a:xfrm>
                        <a:prstGeom prst="rect">
                          <a:avLst/>
                        </a:prstGeom>
                        <a:solidFill>
                          <a:srgbClr val="DAE0E4"/>
                        </a:solidFill>
                        <a:ln w="6350">
                          <a:noFill/>
                        </a:ln>
                        <a:effectLst/>
                      </wps:spPr>
                      <wps:txbx>
                        <w:txbxContent>
                          <w:p w14:paraId="5ABAD143" w14:textId="77777777" w:rsidR="00B03946" w:rsidRPr="000458A4" w:rsidRDefault="00B03946" w:rsidP="000458A4">
                            <w:pPr>
                              <w:rPr>
                                <w:b/>
                                <w:color w:val="0074BF"/>
                              </w:rPr>
                            </w:pPr>
                            <w:r w:rsidRPr="000458A4">
                              <w:rPr>
                                <w:b/>
                                <w:color w:val="0074BF"/>
                              </w:rPr>
                              <w:t>Guidance note warning</w:t>
                            </w:r>
                          </w:p>
                          <w:p w14:paraId="4BFACDBB" w14:textId="77777777" w:rsidR="00B03946" w:rsidRDefault="00B03946" w:rsidP="000458A4">
                            <w:r>
                              <w:t xml:space="preserve">Guidance notes to help you select relevant options are in grey shaded text. </w:t>
                            </w:r>
                            <w:r>
                              <w:rPr>
                                <w:highlight w:val="yellow"/>
                              </w:rPr>
                              <w:t>Ye</w:t>
                            </w:r>
                            <w:r w:rsidRPr="00F47AB4">
                              <w:rPr>
                                <w:highlight w:val="yellow"/>
                              </w:rPr>
                              <w:t>llow</w:t>
                            </w:r>
                            <w:r>
                              <w:t xml:space="preserve"> and </w:t>
                            </w:r>
                            <w:r w:rsidRPr="004E26EC">
                              <w:rPr>
                                <w:highlight w:val="green"/>
                              </w:rPr>
                              <w:t>green</w:t>
                            </w:r>
                            <w:r>
                              <w:t xml:space="preserve"> highlighted text show where you need to include information or select which text option applies. </w:t>
                            </w:r>
                            <w:r w:rsidRPr="00CC397F">
                              <w:t>Please delete all guidance notes and highlighted text before you publish, and double-check you have included all relevant information.</w:t>
                            </w:r>
                          </w:p>
                          <w:p w14:paraId="6FB36954" w14:textId="77777777" w:rsidR="00B03946" w:rsidRDefault="00B03946" w:rsidP="000458A4"/>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type w14:anchorId="713601E2" id="_x0000_t202" coordsize="21600,21600" o:spt="202" path="m,l,21600r21600,l21600,xe">
                <v:stroke joinstyle="miter"/>
                <v:path gradientshapeok="t" o:connecttype="rect"/>
              </v:shapetype>
              <v:shape id="Text Box 1" o:spid="_x0000_s1026" type="#_x0000_t202" style="width:453pt;height:9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" fillcolor="#dae0e4" stroked="f" strokeweight=".5pt">
                <v:textbox inset=",0">
                  <w:txbxContent>
                    <w:p w14:paraId="5ABAD143" w14:textId="77777777" w:rsidR="00B03946" w:rsidRPr="000458A4" w:rsidRDefault="00B03946" w:rsidP="000458A4">
                      <w:pPr>
                        <w:rPr>
                          <w:b/>
                          <w:color w:val="0074BF"/>
                        </w:rPr>
                      </w:pPr>
                      <w:r w:rsidRPr="000458A4">
                        <w:rPr>
                          <w:b/>
                          <w:color w:val="0074BF"/>
                        </w:rPr>
                        <w:t>Guidance note warning</w:t>
                      </w:r>
                    </w:p>
                    <w:p w14:paraId="4BFACDBB" w14:textId="77777777" w:rsidR="00B03946" w:rsidRDefault="00B03946" w:rsidP="000458A4">
                      <w:r>
                        <w:t xml:space="preserve">Guidance notes to help you select relevant options are in grey shaded text. </w:t>
                      </w:r>
                      <w:r>
                        <w:rPr>
                          <w:highlight w:val="yellow"/>
                        </w:rPr>
                        <w:t>Ye</w:t>
                      </w:r>
                      <w:r w:rsidRPr="00F47AB4">
                        <w:rPr>
                          <w:highlight w:val="yellow"/>
                        </w:rPr>
                        <w:t>llow</w:t>
                      </w:r>
                      <w:r>
                        <w:t xml:space="preserve"> and </w:t>
                      </w:r>
                      <w:r w:rsidRPr="004E26EC">
                        <w:rPr>
                          <w:highlight w:val="green"/>
                        </w:rPr>
                        <w:t>green</w:t>
                      </w:r>
                      <w:r>
                        <w:t xml:space="preserve"> highlighted text show where you need to include information or select which text option applies. </w:t>
                      </w:r>
                      <w:r w:rsidRPr="00CC397F">
                        <w:t>Please delete all guidance notes and highlighted text before you publish, and double-check you have included all relevant information.</w:t>
                      </w:r>
                    </w:p>
                    <w:p w14:paraId="6FB36954" w14:textId="77777777" w:rsidR="00B03946" w:rsidRDefault="00B03946" w:rsidP="000458A4"/>
                  </w:txbxContent>
                </v:textbox>
                <w10:anchorlock/>
              </v:shape>
            </w:pict>
          </mc:Fallback>
        </mc:AlternateContent>
      </w:r>
    </w:p>
    <w:p w14:paraId="17E6B3F6" w14:textId="77777777" w:rsidR="00B03946" w:rsidRDefault="00B03946" w:rsidP="000458A4">
      <w:pPr>
        <w:spacing w:before="0" w:line="240" w:lineRule="auto"/>
        <w:rPr>
          <w:sz w:val="32"/>
        </w:rPr>
      </w:pPr>
    </w:p>
    <w:bookmarkEnd w:id="0"/>
    <w:p w14:paraId="643A8653" w14:textId="77777777" w:rsidR="00B03946" w:rsidRDefault="00B03946" w:rsidP="000458A4">
      <w:pPr>
        <w:pStyle w:val="Title"/>
      </w:pPr>
    </w:p>
    <w:p w14:paraId="58D6F940" w14:textId="77777777" w:rsidR="00124C47" w:rsidRPr="00124C47" w:rsidRDefault="00124C47" w:rsidP="00124C47"/>
    <w:p w14:paraId="06D2188E" w14:textId="77777777" w:rsidR="00124C47" w:rsidRPr="00124C47" w:rsidRDefault="00124C47" w:rsidP="00124C47"/>
    <w:p w14:paraId="5F5669FE" w14:textId="77777777" w:rsidR="00124C47" w:rsidRPr="00124C47" w:rsidRDefault="00124C47" w:rsidP="00124C47"/>
    <w:p w14:paraId="0BD158DF" w14:textId="77777777" w:rsidR="00124C47" w:rsidRDefault="00124C47" w:rsidP="00124C47">
      <w:pPr>
        <w:jc w:val="right"/>
        <w:rPr>
          <w:sz w:val="32"/>
        </w:rPr>
      </w:pPr>
    </w:p>
    <w:p w14:paraId="08220D90" w14:textId="77777777" w:rsidR="00124C47" w:rsidRPr="00124C47" w:rsidRDefault="00124C47" w:rsidP="00124C47"/>
    <w:p w14:paraId="4F883825" w14:textId="77777777" w:rsidR="00124C47" w:rsidRPr="00124C47" w:rsidRDefault="00124C47" w:rsidP="00124C47"/>
    <w:p w14:paraId="08929AC5" w14:textId="77777777" w:rsidR="00124C47" w:rsidRPr="00124C47" w:rsidRDefault="00124C47" w:rsidP="00124C47">
      <w:pPr>
        <w:sectPr w:rsidR="00124C47" w:rsidRPr="00124C47" w:rsidSect="00B03946">
          <w:headerReference w:type="default" r:id="rId9"/>
          <w:footerReference w:type="default" r:id="rId10"/>
          <w:headerReference w:type="first" r:id="rId11"/>
          <w:pgSz w:w="11907" w:h="16840" w:code="9"/>
          <w:pgMar w:top="1701" w:right="1134" w:bottom="567" w:left="1418" w:header="284" w:footer="284" w:gutter="0"/>
          <w:cols w:space="720"/>
          <w:titlePg/>
          <w:docGrid w:linePitch="272"/>
        </w:sectPr>
      </w:pPr>
    </w:p>
    <w:bookmarkEnd w:id="1"/>
    <w:p w14:paraId="7B482618" w14:textId="77777777" w:rsidR="00B03946" w:rsidRPr="00220231" w:rsidRDefault="00B03946" w:rsidP="007F6C57">
      <w:pPr>
        <w:rPr>
          <w:sz w:val="32"/>
          <w:szCs w:val="32"/>
        </w:rPr>
      </w:pPr>
      <w:r w:rsidRPr="00220231">
        <w:rPr>
          <w:sz w:val="32"/>
          <w:szCs w:val="32"/>
        </w:rPr>
        <w:lastRenderedPageBreak/>
        <w:t>Australian Privacy Law ‒ Factsheet</w:t>
      </w:r>
    </w:p>
    <w:p w14:paraId="19EA5F35" w14:textId="77777777" w:rsidR="00B03946" w:rsidRDefault="00B03946" w:rsidP="00D3549F">
      <w:r>
        <w:t xml:space="preserve">This Factsheet contains information about Australian privacy law and the particular obligations that you may have under those laws, including best practice recommendations. </w:t>
      </w:r>
    </w:p>
    <w:p w14:paraId="4F532ABA" w14:textId="77777777" w:rsidR="00B03946" w:rsidRPr="003F6416" w:rsidRDefault="00B03946" w:rsidP="00D3549F">
      <w:pPr>
        <w:rPr>
          <w:b/>
        </w:rPr>
      </w:pPr>
      <w:r>
        <w:rPr>
          <w:b/>
        </w:rPr>
        <w:t>Does the Privacy Act apply to you?</w:t>
      </w:r>
    </w:p>
    <w:p w14:paraId="449AFD6F" w14:textId="77777777" w:rsidR="00B03946" w:rsidRDefault="00B03946" w:rsidP="00D3549F">
      <w:r w:rsidRPr="003F6416">
        <w:t xml:space="preserve">The </w:t>
      </w:r>
      <w:r w:rsidRPr="003F6416">
        <w:rPr>
          <w:i/>
        </w:rPr>
        <w:t>Privacy Act 1988</w:t>
      </w:r>
      <w:r w:rsidRPr="003F6416">
        <w:t xml:space="preserve"> (</w:t>
      </w:r>
      <w:proofErr w:type="spellStart"/>
      <w:r w:rsidRPr="003F6416">
        <w:t>Cth</w:t>
      </w:r>
      <w:proofErr w:type="spellEnd"/>
      <w:r w:rsidRPr="003F6416">
        <w:t>) incorporates the Australian Privacy Principles (</w:t>
      </w:r>
      <w:r w:rsidRPr="003F6416">
        <w:rPr>
          <w:b/>
          <w:i/>
        </w:rPr>
        <w:t>APPs</w:t>
      </w:r>
      <w:r w:rsidRPr="003F6416">
        <w:t>) and governs the collection, handling, storage, use, disclosure and destruction of per</w:t>
      </w:r>
      <w:r>
        <w:t>sonal information in Australia.</w:t>
      </w:r>
    </w:p>
    <w:p w14:paraId="08F95954" w14:textId="77777777" w:rsidR="00B03946" w:rsidRDefault="00B03946" w:rsidP="00D3549F">
      <w:r w:rsidRPr="00BD5719">
        <w:t>You are not bound to comply with the Privacy Act unless you have an annual turnover of $3</w:t>
      </w:r>
      <w:r>
        <w:t xml:space="preserve"> </w:t>
      </w:r>
      <w:r w:rsidRPr="00BD5719">
        <w:t xml:space="preserve">million or more (unless you are a health service provider, trade in personal information, have a related body corporate </w:t>
      </w:r>
      <w:r>
        <w:t>that</w:t>
      </w:r>
      <w:r w:rsidRPr="00BD5719">
        <w:t xml:space="preserve"> has to comply with the Privacy Act, are contracting under a Commonwealth contract, are a reporting entity for the purposes of the Anti-Money Laundering and Counter-Terrorism Financing Act 2006 or are an operator of a residential tenancy database</w:t>
      </w:r>
      <w:r>
        <w:t>). However, i</w:t>
      </w:r>
      <w:r w:rsidRPr="00B721F2">
        <w:t>t is best practice to comply with the Privacy Act</w:t>
      </w:r>
      <w:r>
        <w:t>. W</w:t>
      </w:r>
      <w:r w:rsidRPr="003F6416">
        <w:t xml:space="preserve">e recommend having a </w:t>
      </w:r>
      <w:r>
        <w:t>p</w:t>
      </w:r>
      <w:r w:rsidRPr="003F6416">
        <w:t xml:space="preserve">rivacy policy </w:t>
      </w:r>
      <w:r>
        <w:t xml:space="preserve">in place </w:t>
      </w:r>
      <w:r w:rsidRPr="003F6416">
        <w:t xml:space="preserve">even if </w:t>
      </w:r>
      <w:r>
        <w:t xml:space="preserve">you do not meet the $3 million threshold, particularly </w:t>
      </w:r>
      <w:r w:rsidRPr="003F6416">
        <w:t xml:space="preserve">if </w:t>
      </w:r>
      <w:r>
        <w:t xml:space="preserve">you are </w:t>
      </w:r>
      <w:r w:rsidRPr="003F6416">
        <w:t>likely to exceed thi</w:t>
      </w:r>
      <w:r>
        <w:t xml:space="preserve">s threshold in the future. You should consider your </w:t>
      </w:r>
      <w:r w:rsidRPr="003F6416">
        <w:t xml:space="preserve">future obligations and </w:t>
      </w:r>
      <w:r>
        <w:t>adopt a</w:t>
      </w:r>
      <w:r w:rsidRPr="003F6416">
        <w:t xml:space="preserve"> best practice</w:t>
      </w:r>
      <w:r>
        <w:t xml:space="preserve"> approach</w:t>
      </w:r>
      <w:r w:rsidRPr="003F6416">
        <w:t xml:space="preserve"> </w:t>
      </w:r>
      <w:r>
        <w:t xml:space="preserve">when </w:t>
      </w:r>
      <w:r w:rsidRPr="003F6416">
        <w:t xml:space="preserve">handling personal information. </w:t>
      </w:r>
    </w:p>
    <w:p w14:paraId="60E4A25D" w14:textId="77777777" w:rsidR="00B03946" w:rsidRDefault="00B03946" w:rsidP="00D3549F">
      <w:r>
        <w:t xml:space="preserve">The Privacy Commissioner (who is responsible for regulating the Privacy Act) has recommended that privacy should be incorporated into a company's business planning and staff training and that it should be a priority for the company's management. It also means that privacy and compliance with the Privacy Act should form part of your risk management strategies. </w:t>
      </w:r>
    </w:p>
    <w:p w14:paraId="3E35A220" w14:textId="77777777" w:rsidR="00B03946" w:rsidRPr="00C143CD" w:rsidRDefault="00B03946" w:rsidP="00D3549F">
      <w:r>
        <w:rPr>
          <w:b/>
        </w:rPr>
        <w:t>Why do you need a Privacy Policy?</w:t>
      </w:r>
    </w:p>
    <w:p w14:paraId="2A998563" w14:textId="77777777" w:rsidR="00B03946" w:rsidRDefault="00B03946" w:rsidP="00D3549F">
      <w:r w:rsidRPr="001C644F">
        <w:t xml:space="preserve">APP 1 requires that </w:t>
      </w:r>
      <w:r>
        <w:t xml:space="preserve">you have </w:t>
      </w:r>
      <w:r w:rsidRPr="001C644F">
        <w:t>a clear</w:t>
      </w:r>
      <w:r>
        <w:t xml:space="preserve"> </w:t>
      </w:r>
      <w:r w:rsidRPr="001C644F">
        <w:t xml:space="preserve">and up-to-date Privacy Policy </w:t>
      </w:r>
      <w:r>
        <w:t xml:space="preserve">with information about </w:t>
      </w:r>
      <w:r w:rsidRPr="001C644F">
        <w:t xml:space="preserve">how </w:t>
      </w:r>
      <w:r>
        <w:t xml:space="preserve">you </w:t>
      </w:r>
      <w:r w:rsidRPr="001C644F">
        <w:t xml:space="preserve">manage personal information. The list of requirements is prescriptive and </w:t>
      </w:r>
      <w:r>
        <w:t xml:space="preserve">you </w:t>
      </w:r>
      <w:r w:rsidRPr="00554832">
        <w:t xml:space="preserve">should </w:t>
      </w:r>
      <w:r w:rsidRPr="001C644F">
        <w:t>describ</w:t>
      </w:r>
      <w:r w:rsidRPr="00554832">
        <w:t>e</w:t>
      </w:r>
      <w:r w:rsidRPr="001C644F">
        <w:t xml:space="preserve"> </w:t>
      </w:r>
      <w:r>
        <w:t xml:space="preserve">your </w:t>
      </w:r>
      <w:r w:rsidRPr="001C644F">
        <w:t xml:space="preserve">privacy practices in </w:t>
      </w:r>
      <w:r>
        <w:t xml:space="preserve">your </w:t>
      </w:r>
      <w:r w:rsidRPr="001C644F">
        <w:t xml:space="preserve">Privacy Policy. A Privacy Policy will </w:t>
      </w:r>
      <w:r>
        <w:t xml:space="preserve">prompt you </w:t>
      </w:r>
      <w:r w:rsidRPr="001C644F">
        <w:t>to consider when and how personal information</w:t>
      </w:r>
      <w:r>
        <w:t xml:space="preserve"> is collected</w:t>
      </w:r>
      <w:r w:rsidRPr="001C644F">
        <w:t xml:space="preserve">, </w:t>
      </w:r>
      <w:r>
        <w:t>for what purpose</w:t>
      </w:r>
      <w:r w:rsidRPr="001C644F">
        <w:t xml:space="preserve"> that information </w:t>
      </w:r>
      <w:r>
        <w:t>is used</w:t>
      </w:r>
      <w:r w:rsidRPr="001C644F">
        <w:t xml:space="preserve">, where that information </w:t>
      </w:r>
      <w:r>
        <w:t xml:space="preserve">is stored </w:t>
      </w:r>
      <w:r w:rsidRPr="001C644F">
        <w:t xml:space="preserve">and </w:t>
      </w:r>
      <w:r>
        <w:t xml:space="preserve">to </w:t>
      </w:r>
      <w:r w:rsidRPr="001C644F">
        <w:t>who</w:t>
      </w:r>
      <w:r>
        <w:t>m</w:t>
      </w:r>
      <w:r w:rsidRPr="001C644F">
        <w:t xml:space="preserve"> that information </w:t>
      </w:r>
      <w:r>
        <w:t xml:space="preserve">is disclosed </w:t>
      </w:r>
      <w:r w:rsidRPr="001C644F">
        <w:t>(including access</w:t>
      </w:r>
      <w:r>
        <w:t xml:space="preserve">ing </w:t>
      </w:r>
      <w:r w:rsidRPr="001C644F">
        <w:t xml:space="preserve">personal information held by </w:t>
      </w:r>
      <w:r>
        <w:t>you</w:t>
      </w:r>
      <w:r w:rsidRPr="001C644F">
        <w:t>).</w:t>
      </w:r>
      <w:r>
        <w:t xml:space="preserve"> </w:t>
      </w:r>
    </w:p>
    <w:p w14:paraId="5E9EDFAF" w14:textId="77777777" w:rsidR="00B03946" w:rsidRDefault="00B03946" w:rsidP="00D3549F">
      <w:r>
        <w:t>If the Privacy Act applies to you and you do not have a compliant Privacy Policy in place, you will be liable for fines of up to $340,000 for individuals or up to $1.7 million for corporations if there is a serious interference with the privacy of an individual or a business repeatedly engages in an interference of privacy. The Privacy Commissioner also has a number of other access and enforcement powers under the Privacy Act.</w:t>
      </w:r>
    </w:p>
    <w:p w14:paraId="0FF829AC" w14:textId="77777777" w:rsidR="00B03946" w:rsidRDefault="00B03946" w:rsidP="00D3549F">
      <w:r>
        <w:rPr>
          <w:b/>
        </w:rPr>
        <w:t>What do you need to do with your Privacy Policy?</w:t>
      </w:r>
    </w:p>
    <w:p w14:paraId="3E6370F1" w14:textId="77777777" w:rsidR="00B03946" w:rsidRDefault="00B03946" w:rsidP="00D3549F">
      <w:r>
        <w:t xml:space="preserve">You should take reasonable steps to make your Privacy Policy available to individuals free of charge and in an appropriate form. Most companies make their Privacy Policy available on their website via an easy-to-find link in the footer of each website page and in an easily accessible section of any of its apps. </w:t>
      </w:r>
    </w:p>
    <w:p w14:paraId="07F0B601" w14:textId="77777777" w:rsidR="00B03946" w:rsidRPr="00CA4A0B" w:rsidRDefault="00B03946" w:rsidP="00D3549F">
      <w:r>
        <w:t>Your Privacy Policy should be kept up-to-date. As your privacy practices change, or new policies or procedures are introduced that impact on the handling of personal information, you must review and amend your Privacy Policy as required.</w:t>
      </w:r>
    </w:p>
    <w:p w14:paraId="3882FFC8" w14:textId="77777777" w:rsidR="00B03946" w:rsidRPr="003F6416" w:rsidRDefault="00B03946" w:rsidP="00DA01CC">
      <w:pPr>
        <w:keepNext/>
        <w:rPr>
          <w:b/>
        </w:rPr>
      </w:pPr>
      <w:r w:rsidRPr="003F6416">
        <w:rPr>
          <w:b/>
        </w:rPr>
        <w:t>What is personal information?</w:t>
      </w:r>
    </w:p>
    <w:p w14:paraId="149B7712" w14:textId="77777777" w:rsidR="00B03946" w:rsidRDefault="00B03946" w:rsidP="00D3549F">
      <w:r w:rsidRPr="003F6416">
        <w:t>Personal information includes information or an opinion about an identified individual, or an individual who is reasonably identifiable, whether the information or opinion is true or not and whether the information or opinion is recorded in a material</w:t>
      </w:r>
      <w:r>
        <w:t xml:space="preserve"> form or not.</w:t>
      </w:r>
    </w:p>
    <w:p w14:paraId="2B33B818" w14:textId="77777777" w:rsidR="00B03946" w:rsidRPr="00F746D9" w:rsidRDefault="00B03946" w:rsidP="00D3549F">
      <w:pPr>
        <w:rPr>
          <w:b/>
        </w:rPr>
      </w:pPr>
      <w:r>
        <w:t>Whether an individual is 'reasonably identifiable' will depend on what other information is held or collected by your business or whether it is possible to identify the individual using available resources (including other information available to the company who collects the personal information). This means that if you collect information that by itself is not personal information (</w:t>
      </w:r>
      <w:proofErr w:type="spellStart"/>
      <w:r>
        <w:t>eg</w:t>
      </w:r>
      <w:proofErr w:type="spellEnd"/>
      <w:r>
        <w:t xml:space="preserve"> usage data associated with an IMEI number or serial number) but then also hold personal information that could be connected to that information (</w:t>
      </w:r>
      <w:proofErr w:type="spellStart"/>
      <w:r>
        <w:t>eg</w:t>
      </w:r>
      <w:proofErr w:type="spellEnd"/>
      <w:r>
        <w:t xml:space="preserve"> when a user purchases a device, you keep details of their serial number or IMEI and their </w:t>
      </w:r>
      <w:r>
        <w:lastRenderedPageBreak/>
        <w:t>name), all of the information collected (even the usage data) is personal information, as the IMEI or serial number provides a reasonable link between the name of the individual and the usage data.</w:t>
      </w:r>
    </w:p>
    <w:p w14:paraId="7A2A404A" w14:textId="77777777" w:rsidR="00B03946" w:rsidRDefault="00B03946" w:rsidP="00D3549F">
      <w:r>
        <w:t>Personal information about current or former employees that relates to employment with your company is exempt from the Privacy Act's operation. You are not bound to comply with the APPs in relation to this employee information. However, please note that this exemption does not apply to your sub-contractors and, in addition, there may be other laws that govern the handling of employee personal information.</w:t>
      </w:r>
    </w:p>
    <w:p w14:paraId="41F15357" w14:textId="77777777" w:rsidR="00B03946" w:rsidRPr="00F746D9" w:rsidRDefault="00B03946" w:rsidP="00D3549F">
      <w:pPr>
        <w:rPr>
          <w:b/>
        </w:rPr>
      </w:pPr>
      <w:r>
        <w:rPr>
          <w:b/>
        </w:rPr>
        <w:t>What is sensitive information?</w:t>
      </w:r>
    </w:p>
    <w:p w14:paraId="6216FF34" w14:textId="77777777" w:rsidR="00B03946" w:rsidRDefault="00B03946" w:rsidP="00D3549F">
      <w:r>
        <w:t>Sensitive information includes information or an opinion about an individual's racial or ethnic origins, political opinions, religious beliefs, sexual orientation, or criminal record that is also personal information. Sensitive information also includes health information, genetic information or biometric information that is used for verification or biometric templates.</w:t>
      </w:r>
    </w:p>
    <w:p w14:paraId="27495C7D" w14:textId="77777777" w:rsidR="00B03946" w:rsidRDefault="00B03946" w:rsidP="00817196">
      <w:r>
        <w:t>There are more stringent obligations on the collection, use and disclosure of sensitive information.</w:t>
      </w:r>
    </w:p>
    <w:p w14:paraId="446DDEC8" w14:textId="77777777" w:rsidR="00B03946" w:rsidRDefault="00B03946" w:rsidP="00817196">
      <w:pPr>
        <w:rPr>
          <w:b/>
        </w:rPr>
      </w:pPr>
      <w:r>
        <w:rPr>
          <w:b/>
        </w:rPr>
        <w:t>Why is a Collection Notice required?</w:t>
      </w:r>
    </w:p>
    <w:p w14:paraId="46088169" w14:textId="77777777" w:rsidR="00B03946" w:rsidRPr="00A30E30" w:rsidRDefault="00B03946" w:rsidP="00817196">
      <w:r>
        <w:t>A</w:t>
      </w:r>
      <w:r w:rsidRPr="00A30E30">
        <w:t xml:space="preserve">PP 5 </w:t>
      </w:r>
      <w:r>
        <w:t xml:space="preserve">requires that </w:t>
      </w:r>
      <w:r w:rsidRPr="00A30E30">
        <w:t>at or before the time</w:t>
      </w:r>
      <w:r>
        <w:t>,</w:t>
      </w:r>
      <w:r w:rsidRPr="00A30E30">
        <w:t xml:space="preserve"> or, if that is not practicable, as soon as practicable after, personal information </w:t>
      </w:r>
      <w:r>
        <w:t xml:space="preserve">is collected, </w:t>
      </w:r>
      <w:r w:rsidRPr="00A30E30">
        <w:t xml:space="preserve">the individual </w:t>
      </w:r>
      <w:r>
        <w:t xml:space="preserve">must be notified of </w:t>
      </w:r>
      <w:r w:rsidRPr="00A30E30">
        <w:t xml:space="preserve">particular matters set out in APP 5.2 (a </w:t>
      </w:r>
      <w:r w:rsidRPr="00A30E30">
        <w:rPr>
          <w:b/>
          <w:i/>
        </w:rPr>
        <w:t>Collection Notice</w:t>
      </w:r>
      <w:r w:rsidRPr="00A30E30">
        <w:t xml:space="preserve">) or </w:t>
      </w:r>
      <w:r>
        <w:t xml:space="preserve">you must </w:t>
      </w:r>
      <w:r w:rsidRPr="00A30E30">
        <w:t>otherwise ensure that the individual is aware of such matters.</w:t>
      </w:r>
    </w:p>
    <w:p w14:paraId="4F59826B" w14:textId="77777777" w:rsidR="00B03946" w:rsidRDefault="00B03946" w:rsidP="00D3549F">
      <w:r>
        <w:t>Examples of where you may need to provide a Collection Notice include:</w:t>
      </w:r>
    </w:p>
    <w:p w14:paraId="37ED2494" w14:textId="77777777" w:rsidR="00B03946" w:rsidRDefault="00B03946" w:rsidP="00817196">
      <w:pPr>
        <w:pStyle w:val="Bullet1"/>
      </w:pPr>
      <w:r>
        <w:t>when a user registers on your website or app;</w:t>
      </w:r>
    </w:p>
    <w:p w14:paraId="1FA11636" w14:textId="77777777" w:rsidR="00B03946" w:rsidRDefault="00B03946" w:rsidP="00817196">
      <w:pPr>
        <w:pStyle w:val="Bullet1"/>
      </w:pPr>
      <w:r>
        <w:t>when an individual emails or calls you with an enquiry,</w:t>
      </w:r>
    </w:p>
    <w:p w14:paraId="01DDE44C" w14:textId="77777777" w:rsidR="00B03946" w:rsidRPr="00A30E30" w:rsidRDefault="00B03946" w:rsidP="00817196">
      <w:pPr>
        <w:pStyle w:val="Bullet1"/>
      </w:pPr>
      <w:r>
        <w:t>when an individual activates a particular function of an app or product that will collect a different or new type of personal information (or it will be put to a new purpose).</w:t>
      </w:r>
    </w:p>
    <w:p w14:paraId="388BE072" w14:textId="77777777" w:rsidR="00B03946" w:rsidRPr="00A30E30" w:rsidRDefault="00B03946" w:rsidP="00D3549F">
      <w:r w:rsidRPr="00A30E30">
        <w:t xml:space="preserve">If personal information </w:t>
      </w:r>
      <w:r>
        <w:t xml:space="preserve">is collected </w:t>
      </w:r>
      <w:r w:rsidRPr="00A30E30">
        <w:t xml:space="preserve">about an individual through a third party, </w:t>
      </w:r>
      <w:r>
        <w:t xml:space="preserve">you </w:t>
      </w:r>
      <w:r w:rsidRPr="00A30E30">
        <w:t>should ensure that the third party provides t</w:t>
      </w:r>
      <w:r>
        <w:t>he individual with a compliant Collection N</w:t>
      </w:r>
      <w:r w:rsidRPr="00A30E30">
        <w:t>otice. This may be done t</w:t>
      </w:r>
      <w:r>
        <w:t>hrough contractual obligations.</w:t>
      </w:r>
    </w:p>
    <w:p w14:paraId="692E4F07" w14:textId="77777777" w:rsidR="00B03946" w:rsidRPr="003F6416" w:rsidRDefault="00B03946" w:rsidP="00D3549F">
      <w:pPr>
        <w:rPr>
          <w:b/>
        </w:rPr>
      </w:pPr>
      <w:r>
        <w:rPr>
          <w:b/>
        </w:rPr>
        <w:t>What other privacy obligations are there?</w:t>
      </w:r>
    </w:p>
    <w:p w14:paraId="309AB9AD" w14:textId="77777777" w:rsidR="00B03946" w:rsidRDefault="00B03946" w:rsidP="00D3549F">
      <w:r>
        <w:t>The APPs include a range of requirements in relation to direct marketing (APP 7), cross-border disclosure of personal information (APP 8) and security of personal information (APP 11). For example:</w:t>
      </w:r>
    </w:p>
    <w:p w14:paraId="3AD1FE89" w14:textId="77777777" w:rsidR="00B03946" w:rsidRDefault="00B03946" w:rsidP="000A3438">
      <w:pPr>
        <w:pStyle w:val="Bullet1"/>
      </w:pPr>
      <w:r>
        <w:t xml:space="preserve">If you wish to use personal information and it has been collected for direct marketing, certain conditions must be met. There are additional obligations under the </w:t>
      </w:r>
      <w:r w:rsidRPr="003A0CE9">
        <w:rPr>
          <w:i/>
        </w:rPr>
        <w:t>Spam Act 2003</w:t>
      </w:r>
      <w:r>
        <w:t xml:space="preserve"> (</w:t>
      </w:r>
      <w:proofErr w:type="spellStart"/>
      <w:r>
        <w:t>Cth</w:t>
      </w:r>
      <w:proofErr w:type="spellEnd"/>
      <w:r>
        <w:t>) in relation to sending marketing messages by email or SMS that also need to be considered.</w:t>
      </w:r>
    </w:p>
    <w:p w14:paraId="251E9BB2" w14:textId="77777777" w:rsidR="00B03946" w:rsidRDefault="00B03946" w:rsidP="000A3438">
      <w:pPr>
        <w:pStyle w:val="Bullet1"/>
      </w:pPr>
      <w:r>
        <w:t>If you intend to disclose personal information outside Australia, or to permit overseas third parties to access personal information that you hold, you will need to take certain steps to protect that personal information before it is disclosed or accessed overseas. You may also be held liable for any acts or omissions of an overseas third party to whom you have disclosed personal information.</w:t>
      </w:r>
    </w:p>
    <w:p w14:paraId="2247D1E9" w14:textId="77777777" w:rsidR="00B03946" w:rsidRPr="003A0CE9" w:rsidRDefault="00B03946" w:rsidP="00F556D6">
      <w:pPr>
        <w:pStyle w:val="Bullet1"/>
      </w:pPr>
      <w:r>
        <w:t>You must take reasonable steps to protect personal information you hold from misuse, interference and loss and from unauthorised access, modification or disclosure. You may also need to destroy or de-identify personal information when it is no longer required.</w:t>
      </w:r>
    </w:p>
    <w:p w14:paraId="384C8DBE" w14:textId="77777777" w:rsidR="00B03946" w:rsidRDefault="00B03946" w:rsidP="00D3549F">
      <w:r>
        <w:t>There are also separate obligations for credit reporting under the Privacy Act and these should be considered if you are involved in credit reporting.</w:t>
      </w:r>
    </w:p>
    <w:p w14:paraId="6BE69168" w14:textId="77777777" w:rsidR="00B03946" w:rsidRDefault="00B03946" w:rsidP="00D3549F">
      <w:pPr>
        <w:spacing w:before="0" w:line="240" w:lineRule="auto"/>
        <w:sectPr w:rsidR="00B03946" w:rsidSect="00124C47">
          <w:headerReference w:type="even" r:id="rId12"/>
          <w:headerReference w:type="default" r:id="rId13"/>
          <w:footerReference w:type="even" r:id="rId14"/>
          <w:footerReference w:type="default" r:id="rId15"/>
          <w:headerReference w:type="first" r:id="rId16"/>
          <w:footerReference w:type="first" r:id="rId17"/>
          <w:pgSz w:w="11907" w:h="16839" w:code="9"/>
          <w:pgMar w:top="1701" w:right="1134" w:bottom="567" w:left="1418" w:header="284" w:footer="284" w:gutter="0"/>
          <w:pgNumType w:start="1"/>
          <w:cols w:space="720"/>
          <w:titlePg/>
          <w:docGrid w:linePitch="272"/>
        </w:sectPr>
      </w:pPr>
    </w:p>
    <w:p w14:paraId="07652564" w14:textId="77777777" w:rsidR="00B03946" w:rsidRDefault="00B03946" w:rsidP="00FD3E12">
      <w:pPr>
        <w:pStyle w:val="Title"/>
      </w:pPr>
      <w:r>
        <w:lastRenderedPageBreak/>
        <w:t>Privacy Compliance Checklist: Key Issues</w:t>
      </w:r>
    </w:p>
    <w:p w14:paraId="4E58224D" w14:textId="77777777" w:rsidR="00B03946" w:rsidRDefault="00B03946" w:rsidP="008B1CB3">
      <w:r w:rsidRPr="00AE3D09">
        <w:rPr>
          <w:b/>
        </w:rPr>
        <w:sym w:font="Wingdings" w:char="F0A8"/>
      </w:r>
      <w:r w:rsidRPr="00AE3D09">
        <w:rPr>
          <w:b/>
        </w:rPr>
        <w:t xml:space="preserve"> Create </w:t>
      </w:r>
      <w:r>
        <w:rPr>
          <w:b/>
        </w:rPr>
        <w:t xml:space="preserve">and publish </w:t>
      </w:r>
      <w:r w:rsidRPr="00AE3D09">
        <w:rPr>
          <w:b/>
        </w:rPr>
        <w:t>Privacy Policy</w:t>
      </w:r>
    </w:p>
    <w:p w14:paraId="2628CDEC" w14:textId="77777777" w:rsidR="00B03946" w:rsidRDefault="00B03946" w:rsidP="008B1CB3">
      <w:pPr>
        <w:pStyle w:val="Bullet1"/>
        <w:ind w:hanging="425"/>
      </w:pPr>
      <w:r>
        <w:t>Publish a Privacy Policy on your website or another easily accessible place.</w:t>
      </w:r>
    </w:p>
    <w:p w14:paraId="0670AA6F" w14:textId="77777777" w:rsidR="00B03946" w:rsidRDefault="00B03946" w:rsidP="008B1CB3">
      <w:pPr>
        <w:pStyle w:val="Bullet1"/>
        <w:ind w:hanging="425"/>
      </w:pPr>
      <w:r>
        <w:t>Review your Privacy Policy periodically to ensure that it remains up-to-date with privacy practices and handling of personal information.</w:t>
      </w:r>
    </w:p>
    <w:p w14:paraId="2B4713AE" w14:textId="77777777" w:rsidR="00B03946" w:rsidRDefault="00B03946" w:rsidP="008B1CB3">
      <w:pPr>
        <w:rPr>
          <w:b/>
        </w:rPr>
      </w:pPr>
      <w:r w:rsidRPr="00AE3D09">
        <w:rPr>
          <w:b/>
        </w:rPr>
        <w:sym w:font="Wingdings" w:char="F0A8"/>
      </w:r>
      <w:r w:rsidRPr="00AE3D09">
        <w:rPr>
          <w:b/>
        </w:rPr>
        <w:t xml:space="preserve"> Create Collection Notices</w:t>
      </w:r>
    </w:p>
    <w:p w14:paraId="60CACC41" w14:textId="77777777" w:rsidR="00B03946" w:rsidRPr="00F36C44" w:rsidRDefault="00B03946" w:rsidP="008B1CB3">
      <w:pPr>
        <w:pStyle w:val="Bullet1"/>
        <w:ind w:hanging="425"/>
        <w:rPr>
          <w:b/>
        </w:rPr>
      </w:pPr>
      <w:r>
        <w:t>Consider the different ways personal information is collected and ensure a Collection Notice is in place for each collection.</w:t>
      </w:r>
    </w:p>
    <w:p w14:paraId="5F0AD5D8" w14:textId="77777777" w:rsidR="00B03946" w:rsidRPr="005E279B" w:rsidRDefault="00B03946" w:rsidP="008B1CB3">
      <w:pPr>
        <w:pStyle w:val="Bullet1"/>
        <w:ind w:hanging="425"/>
        <w:rPr>
          <w:b/>
        </w:rPr>
      </w:pPr>
      <w:r>
        <w:t>Review Collection Notices periodically to ensure that they remain up-to-date with your handling of personal information (including the way you use personal information).</w:t>
      </w:r>
    </w:p>
    <w:p w14:paraId="3DBA9F74" w14:textId="77777777" w:rsidR="00B03946" w:rsidRPr="00AE3D09" w:rsidRDefault="00B03946" w:rsidP="008B1CB3">
      <w:pPr>
        <w:rPr>
          <w:b/>
        </w:rPr>
      </w:pPr>
      <w:r w:rsidRPr="00AE3D09">
        <w:rPr>
          <w:b/>
        </w:rPr>
        <w:sym w:font="Wingdings" w:char="F0A8"/>
      </w:r>
      <w:r w:rsidRPr="00AE3D09">
        <w:rPr>
          <w:b/>
        </w:rPr>
        <w:t xml:space="preserve"> Identify cross-border disclosures and review and amend applicable arrangements</w:t>
      </w:r>
    </w:p>
    <w:p w14:paraId="3B83F2C4" w14:textId="77777777" w:rsidR="00B03946" w:rsidRPr="00776ACC" w:rsidRDefault="00B03946" w:rsidP="008B1CB3">
      <w:pPr>
        <w:pStyle w:val="Bullet1"/>
        <w:ind w:hanging="425"/>
      </w:pPr>
      <w:r w:rsidRPr="00776ACC">
        <w:t xml:space="preserve">Identify </w:t>
      </w:r>
      <w:r>
        <w:t xml:space="preserve">any </w:t>
      </w:r>
      <w:r w:rsidRPr="00776ACC">
        <w:t>cross-border disclosures of personal information</w:t>
      </w:r>
      <w:r>
        <w:t>.</w:t>
      </w:r>
    </w:p>
    <w:p w14:paraId="500529EF" w14:textId="77777777" w:rsidR="00B03946" w:rsidRDefault="00B03946" w:rsidP="008B1CB3">
      <w:pPr>
        <w:pStyle w:val="Bullet1"/>
        <w:ind w:hanging="425"/>
      </w:pPr>
      <w:r>
        <w:t>Ensure that the appropriate 'reasonable steps'</w:t>
      </w:r>
      <w:r w:rsidRPr="00776ACC">
        <w:t xml:space="preserve"> have been taken, or other exceptions are able to be satisfied, to enable the disclosure of information to overseas recipients</w:t>
      </w:r>
      <w:r>
        <w:t>.</w:t>
      </w:r>
    </w:p>
    <w:p w14:paraId="7126A2C4" w14:textId="77777777" w:rsidR="00B03946" w:rsidRPr="00AE3D09" w:rsidRDefault="00B03946" w:rsidP="008B1CB3">
      <w:pPr>
        <w:rPr>
          <w:b/>
        </w:rPr>
      </w:pPr>
      <w:r w:rsidRPr="00AE3D09">
        <w:rPr>
          <w:b/>
        </w:rPr>
        <w:sym w:font="Wingdings" w:char="F0A8"/>
      </w:r>
      <w:r w:rsidRPr="00AE3D09">
        <w:rPr>
          <w:b/>
        </w:rPr>
        <w:t xml:space="preserve"> Identify any direct marketing procedures and review and amend applicable arrangements</w:t>
      </w:r>
    </w:p>
    <w:p w14:paraId="723F3D73" w14:textId="77777777" w:rsidR="00B03946" w:rsidRDefault="00B03946" w:rsidP="008B1CB3">
      <w:pPr>
        <w:pStyle w:val="Bullet1"/>
        <w:ind w:hanging="425"/>
      </w:pPr>
      <w:r>
        <w:t>Consider whether personal information has been collected directly from individuals or from third parties.</w:t>
      </w:r>
    </w:p>
    <w:p w14:paraId="7F25558A" w14:textId="77777777" w:rsidR="00B03946" w:rsidRDefault="00B03946" w:rsidP="008B1CB3">
      <w:pPr>
        <w:pStyle w:val="Bullet1"/>
        <w:ind w:hanging="425"/>
      </w:pPr>
      <w:r>
        <w:t>Consider what kinds of consents and/or opt-out notices and mechanisms may be needed.</w:t>
      </w:r>
    </w:p>
    <w:p w14:paraId="564F9D92" w14:textId="77777777" w:rsidR="00B03946" w:rsidRDefault="00B03946" w:rsidP="008B1CB3">
      <w:pPr>
        <w:pStyle w:val="Bullet1"/>
        <w:ind w:hanging="425"/>
      </w:pPr>
      <w:r>
        <w:t>Consider whether any other marketing regulations apply, including the Spam Act or any relevant marketing codes.</w:t>
      </w:r>
    </w:p>
    <w:p w14:paraId="475CCF6B" w14:textId="77777777" w:rsidR="00B03946" w:rsidRPr="00AE3D09" w:rsidRDefault="00B03946" w:rsidP="008B1CB3">
      <w:pPr>
        <w:ind w:left="284" w:hanging="284"/>
        <w:rPr>
          <w:b/>
        </w:rPr>
      </w:pPr>
      <w:r w:rsidRPr="00AE3D09">
        <w:rPr>
          <w:b/>
        </w:rPr>
        <w:sym w:font="Wingdings" w:char="F0A8"/>
      </w:r>
      <w:r w:rsidRPr="00AE3D09">
        <w:rPr>
          <w:b/>
        </w:rPr>
        <w:t xml:space="preserve"> Ensure that any contracts or terms contemplate Australian privacy laws and practices where necessary</w:t>
      </w:r>
    </w:p>
    <w:p w14:paraId="4E8E0C7E" w14:textId="77777777" w:rsidR="00B03946" w:rsidRDefault="00B03946" w:rsidP="008B1CB3">
      <w:pPr>
        <w:pStyle w:val="Bullet1"/>
        <w:ind w:hanging="425"/>
      </w:pPr>
      <w:r>
        <w:t>Consumer contracts or terms should refer to the Privacy Policy and may need to incorporate a Collection Notice.</w:t>
      </w:r>
    </w:p>
    <w:p w14:paraId="3A8228B2" w14:textId="77777777" w:rsidR="00B03946" w:rsidRDefault="00B03946" w:rsidP="008B1CB3">
      <w:pPr>
        <w:pStyle w:val="Bullet1"/>
        <w:ind w:hanging="425"/>
      </w:pPr>
      <w:r>
        <w:t>Supplier contracts should impose appropriate obligations to protect any personal information disclosed to them.</w:t>
      </w:r>
    </w:p>
    <w:p w14:paraId="2E601639" w14:textId="5E793CD7" w:rsidR="00B03946" w:rsidRPr="00AE3D09" w:rsidRDefault="00B03946" w:rsidP="00124C47">
      <w:pPr>
        <w:tabs>
          <w:tab w:val="left" w:pos="5594"/>
        </w:tabs>
        <w:rPr>
          <w:b/>
        </w:rPr>
      </w:pPr>
      <w:r w:rsidRPr="00AE3D09">
        <w:rPr>
          <w:b/>
        </w:rPr>
        <w:sym w:font="Wingdings" w:char="F0A8"/>
      </w:r>
      <w:r w:rsidRPr="00AE3D09">
        <w:rPr>
          <w:b/>
        </w:rPr>
        <w:t xml:space="preserve"> Internal activities</w:t>
      </w:r>
      <w:r w:rsidR="00124C47">
        <w:rPr>
          <w:b/>
        </w:rPr>
        <w:tab/>
      </w:r>
    </w:p>
    <w:p w14:paraId="37414F37" w14:textId="77777777" w:rsidR="00B03946" w:rsidRDefault="00B03946" w:rsidP="008B1CB3">
      <w:pPr>
        <w:pStyle w:val="Bullet1"/>
        <w:ind w:hanging="425"/>
      </w:pPr>
      <w:r>
        <w:t>Consider internal policies and procedures to govern privacy compliance.</w:t>
      </w:r>
    </w:p>
    <w:p w14:paraId="5F88C7E5" w14:textId="77777777" w:rsidR="00B03946" w:rsidRDefault="00B03946" w:rsidP="008B1CB3">
      <w:pPr>
        <w:pStyle w:val="Bullet1"/>
        <w:ind w:hanging="425"/>
      </w:pPr>
      <w:r>
        <w:t>Develop best practice guidelines to give effect to these policies throughout your business.</w:t>
      </w:r>
    </w:p>
    <w:p w14:paraId="1D699102" w14:textId="77777777" w:rsidR="00B03946" w:rsidRDefault="00B03946" w:rsidP="008B1CB3">
      <w:pPr>
        <w:pStyle w:val="Bullet1"/>
        <w:ind w:hanging="425"/>
      </w:pPr>
      <w:r>
        <w:t>Consider policies and practices for the destruction or de-identification of information.</w:t>
      </w:r>
    </w:p>
    <w:p w14:paraId="75ECB405" w14:textId="77777777" w:rsidR="00B03946" w:rsidRDefault="00B03946" w:rsidP="008B1CB3">
      <w:pPr>
        <w:pStyle w:val="Bullet1"/>
        <w:ind w:hanging="425"/>
      </w:pPr>
      <w:r>
        <w:t>Consider any staff training that may be required.</w:t>
      </w:r>
    </w:p>
    <w:p w14:paraId="14C309CC" w14:textId="77777777" w:rsidR="00B03946" w:rsidRDefault="00B03946" w:rsidP="008B1CB3">
      <w:pPr>
        <w:pStyle w:val="Bullet1"/>
        <w:ind w:hanging="425"/>
      </w:pPr>
      <w:r>
        <w:t>Consider appointing a privacy officer.</w:t>
      </w:r>
    </w:p>
    <w:p w14:paraId="195B92D4" w14:textId="77777777" w:rsidR="00B03946" w:rsidRPr="00AE3D09" w:rsidRDefault="00B03946" w:rsidP="008B1CB3">
      <w:pPr>
        <w:rPr>
          <w:b/>
        </w:rPr>
      </w:pPr>
      <w:r w:rsidRPr="00AE3D09">
        <w:rPr>
          <w:b/>
        </w:rPr>
        <w:sym w:font="Wingdings" w:char="F0A8"/>
      </w:r>
      <w:r>
        <w:rPr>
          <w:b/>
        </w:rPr>
        <w:t xml:space="preserve"> Privacy by d</w:t>
      </w:r>
      <w:r w:rsidRPr="00AE3D09">
        <w:rPr>
          <w:b/>
        </w:rPr>
        <w:t>esign</w:t>
      </w:r>
    </w:p>
    <w:p w14:paraId="691C9FF0" w14:textId="77777777" w:rsidR="00B03946" w:rsidRDefault="00B03946" w:rsidP="008B1CB3">
      <w:pPr>
        <w:pStyle w:val="Bullet1"/>
        <w:ind w:hanging="425"/>
      </w:pPr>
      <w:r>
        <w:t>Take proactive steps to ensure practices, procedures and systems will ensure compliance with APPs.</w:t>
      </w:r>
    </w:p>
    <w:p w14:paraId="0A309AA0" w14:textId="77777777" w:rsidR="00B03946" w:rsidRDefault="00B03946" w:rsidP="008B1CB3">
      <w:pPr>
        <w:pStyle w:val="Bullet1"/>
        <w:ind w:hanging="425"/>
      </w:pPr>
      <w:r>
        <w:t>Consider security systems that enhance privacy.</w:t>
      </w:r>
    </w:p>
    <w:p w14:paraId="05A896D7" w14:textId="77777777" w:rsidR="00B03946" w:rsidRDefault="00B03946" w:rsidP="008B1CB3">
      <w:pPr>
        <w:pStyle w:val="Bullet1"/>
        <w:ind w:hanging="425"/>
      </w:pPr>
      <w:r>
        <w:t>Implement procedures to identify privacy risks at each stage of the lifecycle.</w:t>
      </w:r>
    </w:p>
    <w:p w14:paraId="2FAF57C0" w14:textId="77777777" w:rsidR="00B03946" w:rsidRDefault="00B03946" w:rsidP="008B1CB3">
      <w:pPr>
        <w:pStyle w:val="Bullet1"/>
        <w:ind w:hanging="425"/>
      </w:pPr>
      <w:r>
        <w:t>Implement periodic reviews of effectiveness of your privacy regime.</w:t>
      </w:r>
    </w:p>
    <w:p w14:paraId="3F69466A" w14:textId="77777777" w:rsidR="00B03946" w:rsidRPr="003624C5" w:rsidRDefault="00B03946" w:rsidP="00D3549F">
      <w:pPr>
        <w:pStyle w:val="Bullet1"/>
        <w:ind w:hanging="425"/>
      </w:pPr>
      <w:r>
        <w:t xml:space="preserve">Consider whether you need to conduct a Privacy Impact Assessment for new projects. </w:t>
      </w:r>
    </w:p>
    <w:sectPr w:rsidR="00B03946" w:rsidRPr="003624C5" w:rsidSect="00B03946">
      <w:pgSz w:w="11907" w:h="16839" w:code="9"/>
      <w:pgMar w:top="1560" w:right="1134" w:bottom="567" w:left="1418" w:header="284" w:footer="284"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325431" w14:textId="77777777" w:rsidR="00BC5D2F" w:rsidRDefault="00BC5D2F">
      <w:pPr>
        <w:spacing w:before="0" w:line="240" w:lineRule="auto"/>
      </w:pPr>
      <w:r>
        <w:separator/>
      </w:r>
    </w:p>
  </w:endnote>
  <w:endnote w:type="continuationSeparator" w:id="0">
    <w:p w14:paraId="52D17193" w14:textId="77777777" w:rsidR="00BC5D2F" w:rsidRDefault="00BC5D2F">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5DA47D" w14:textId="3603CDC3" w:rsidR="000458A4" w:rsidRDefault="000458A4">
    <w:pPr>
      <w:pStyle w:val="Footer"/>
      <w:jc w:val="right"/>
    </w:pPr>
  </w:p>
  <w:p w14:paraId="5E7C3815" w14:textId="77777777" w:rsidR="000458A4" w:rsidRDefault="000458A4">
    <w:pPr>
      <w:pStyle w:val="Footer"/>
      <w:jc w:val="right"/>
      <w:rPr>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25A9A" w14:textId="77777777" w:rsidR="00DC2CDB" w:rsidRDefault="00DC2CD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69668249"/>
      <w:docPartObj>
        <w:docPartGallery w:val="Page Numbers (Bottom of Page)"/>
        <w:docPartUnique/>
      </w:docPartObj>
    </w:sdtPr>
    <w:sdtEndPr>
      <w:rPr>
        <w:noProof/>
      </w:rPr>
    </w:sdtEndPr>
    <w:sdtContent>
      <w:p w14:paraId="02B70F19" w14:textId="5DCF89F6" w:rsidR="00124C47" w:rsidRDefault="00124C47">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312CE9CB" w14:textId="4389F4D5" w:rsidR="000721BB" w:rsidRPr="00427716" w:rsidRDefault="000721BB" w:rsidP="00427716">
    <w:pPr>
      <w:pStyle w:val="Footer"/>
      <w:jc w:val="right"/>
      <w:rPr>
        <w:sz w:val="14"/>
        <w:szCs w:val="1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73713744"/>
      <w:docPartObj>
        <w:docPartGallery w:val="Page Numbers (Bottom of Page)"/>
        <w:docPartUnique/>
      </w:docPartObj>
    </w:sdtPr>
    <w:sdtEndPr>
      <w:rPr>
        <w:noProof/>
      </w:rPr>
    </w:sdtEndPr>
    <w:sdtContent>
      <w:p w14:paraId="01EA0057" w14:textId="2A7268FD" w:rsidR="00124C47" w:rsidRDefault="00124C47">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44ACFB31" w14:textId="77777777" w:rsidR="00DC2CDB" w:rsidRDefault="00DC2CD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079075" w14:textId="77777777" w:rsidR="00BC5D2F" w:rsidRDefault="00BC5D2F">
      <w:pPr>
        <w:spacing w:before="0" w:line="240" w:lineRule="auto"/>
      </w:pPr>
      <w:r>
        <w:separator/>
      </w:r>
    </w:p>
  </w:footnote>
  <w:footnote w:type="continuationSeparator" w:id="0">
    <w:p w14:paraId="5FEAF4CB" w14:textId="77777777" w:rsidR="00BC5D2F" w:rsidRDefault="00BC5D2F">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0458A4" w:rsidRPr="0077043A" w14:paraId="746E7D47" w14:textId="77777777" w:rsidTr="00EF4A30">
      <w:trPr>
        <w:trHeight w:hRule="exact" w:val="900"/>
      </w:trPr>
      <w:tc>
        <w:tcPr>
          <w:tcW w:w="6946" w:type="dxa"/>
          <w:vAlign w:val="bottom"/>
        </w:tcPr>
        <w:p w14:paraId="6D9F1A77" w14:textId="77777777" w:rsidR="000458A4" w:rsidRDefault="00F349B5" w:rsidP="00965727">
          <w:pPr>
            <w:pStyle w:val="HeaderTitle"/>
          </w:pPr>
          <w:r>
            <w:t>Australian Privacy Law - Factsheet</w:t>
          </w:r>
        </w:p>
      </w:tc>
      <w:tc>
        <w:tcPr>
          <w:tcW w:w="2410" w:type="dxa"/>
          <w:vAlign w:val="bottom"/>
        </w:tcPr>
        <w:p w14:paraId="0BC735FA" w14:textId="0E605005" w:rsidR="000458A4" w:rsidRPr="006A4582" w:rsidRDefault="00BC5D2F" w:rsidP="00965727">
          <w:pPr>
            <w:jc w:val="center"/>
            <w:rPr>
              <w:rFonts w:ascii="Times New Roman" w:hAnsi="Times New Roman"/>
            </w:rPr>
          </w:pPr>
          <w:r>
            <w:rPr>
              <w:rFonts w:ascii="Times New Roman" w:hAnsi="Times New Roman"/>
              <w:noProof/>
            </w:rPr>
            <w:drawing>
              <wp:anchor distT="0" distB="0" distL="114300" distR="114300" simplePos="0" relativeHeight="251670528" behindDoc="1" locked="0" layoutInCell="1" allowOverlap="1" wp14:anchorId="1FEA87D4" wp14:editId="70532A18">
                <wp:simplePos x="0" y="0"/>
                <wp:positionH relativeFrom="page">
                  <wp:posOffset>252095</wp:posOffset>
                </wp:positionH>
                <wp:positionV relativeFrom="page">
                  <wp:posOffset>133350</wp:posOffset>
                </wp:positionV>
                <wp:extent cx="1296000" cy="417600"/>
                <wp:effectExtent l="0" t="0" r="0" b="1905"/>
                <wp:wrapNone/>
                <wp:docPr id="1318492578"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4DC8F53E" w14:textId="76499F10" w:rsidR="000458A4" w:rsidRPr="00965727" w:rsidRDefault="000458A4" w:rsidP="009657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DF65A" w14:textId="19FE5D1A" w:rsidR="000458A4" w:rsidRDefault="000458A4">
    <w:pPr>
      <w:pStyle w:val="Header"/>
    </w:pPr>
    <w:r>
      <w:rPr>
        <w:color w:val="1F497D" w:themeColor="text2"/>
        <w:sz w:val="40"/>
        <w:szCs w:val="40"/>
      </w:rPr>
      <w:drawing>
        <wp:anchor distT="0" distB="0" distL="114300" distR="114300" simplePos="0" relativeHeight="251659264" behindDoc="1" locked="1" layoutInCell="1" allowOverlap="1" wp14:anchorId="3311B5DD" wp14:editId="5122B5F8">
          <wp:simplePos x="0" y="0"/>
          <wp:positionH relativeFrom="page">
            <wp:posOffset>-17145</wp:posOffset>
          </wp:positionH>
          <wp:positionV relativeFrom="page">
            <wp:posOffset>8890</wp:posOffset>
          </wp:positionV>
          <wp:extent cx="7552690" cy="10683240"/>
          <wp:effectExtent l="0" t="0" r="0" b="0"/>
          <wp:wrapNone/>
          <wp:docPr id="1468165355" name="Picture 1468165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165355" name="Picture 146816535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2690" cy="10683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C5D2F">
      <w:rPr>
        <w:color w:val="1F497D" w:themeColor="text2"/>
        <w:sz w:val="40"/>
        <w:szCs w:val="40"/>
      </w:rPr>
      <mc:AlternateContent>
        <mc:Choice Requires="wpg">
          <w:drawing>
            <wp:anchor distT="0" distB="0" distL="114300" distR="114300" simplePos="0" relativeHeight="251668480" behindDoc="0" locked="0" layoutInCell="1" allowOverlap="1" wp14:anchorId="4E4675ED" wp14:editId="646111FA">
              <wp:simplePos x="0" y="0"/>
              <wp:positionH relativeFrom="page">
                <wp:posOffset>720090</wp:posOffset>
              </wp:positionH>
              <wp:positionV relativeFrom="page">
                <wp:posOffset>608330</wp:posOffset>
              </wp:positionV>
              <wp:extent cx="6163200" cy="597600"/>
              <wp:effectExtent l="0" t="0" r="0" b="0"/>
              <wp:wrapNone/>
              <wp:docPr id="461324094" name="Group 1"/>
              <wp:cNvGraphicFramePr/>
              <a:graphic xmlns:a="http://schemas.openxmlformats.org/drawingml/2006/main">
                <a:graphicData uri="http://schemas.microsoft.com/office/word/2010/wordprocessingGroup">
                  <wpg:wgp>
                    <wpg:cNvGrpSpPr/>
                    <wpg:grpSpPr>
                      <a:xfrm>
                        <a:off x="0" y="0"/>
                        <a:ext cx="6163200" cy="597600"/>
                        <a:chOff x="0" y="0"/>
                        <a:chExt cx="6164776" cy="597535"/>
                      </a:xfrm>
                    </wpg:grpSpPr>
                    <pic:pic xmlns:pic="http://schemas.openxmlformats.org/drawingml/2006/picture">
                      <pic:nvPicPr>
                        <pic:cNvPr id="366467849" name="Picture 893784307"/>
                        <pic:cNvPicPr>
                          <a:picLocks noChangeAspect="1"/>
                        </pic:cNvPicPr>
                      </pic:nvPicPr>
                      <pic:blipFill rotWithShape="1">
                        <a:blip r:embed="rId2">
                          <a:extLst>
                            <a:ext uri="{96DAC541-7B7A-43D3-8B79-37D633B846F1}">
                              <asvg:svgBlip xmlns:asvg="http://schemas.microsoft.com/office/drawing/2016/SVG/main" r:embed="rId3"/>
                            </a:ext>
                          </a:extLst>
                        </a:blip>
                        <a:srcRect t="16171" b="25921"/>
                        <a:stretch/>
                      </pic:blipFill>
                      <pic:spPr bwMode="auto">
                        <a:xfrm>
                          <a:off x="0" y="0"/>
                          <a:ext cx="1835785" cy="5975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22667868" name="9A04CE4634524E97BD4510D8D53BC7B1"/>
                        <pic:cNvPicPr>
                          <a:picLocks noChangeAspect="1"/>
                        </pic:cNvPicPr>
                      </pic:nvPicPr>
                      <pic:blipFill rotWithShape="1">
                        <a:blip r:embed="rId4">
                          <a:extLst>
                            <a:ext uri="{28A0092B-C50C-407E-A947-70E740481C1C}">
                              <a14:useLocalDpi xmlns:a14="http://schemas.microsoft.com/office/drawing/2010/main" val="0"/>
                            </a:ext>
                          </a:extLst>
                        </a:blip>
                        <a:srcRect t="15694" b="24621"/>
                        <a:stretch/>
                      </pic:blipFill>
                      <pic:spPr bwMode="auto">
                        <a:xfrm>
                          <a:off x="5316416" y="29308"/>
                          <a:ext cx="848360" cy="2514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411218B" id="Group 1" o:spid="_x0000_s1026" style="position:absolute;margin-left:56.7pt;margin-top:47.9pt;width:485.3pt;height:47.05pt;z-index:251668480;mso-position-horizontal-relative:page;mso-position-vertical-relative:page;mso-width-relative:margin;mso-height-relative:margin" coordsize="61647,597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juE6AAAAAAAAAAAAAAAAAJaO4ToAAAAAAAAAAAAAAAAAlo7hOgAAAAAAAAAAAAAAAACW&#10;juE6AAAAAAAAAAAAAAAAAJaO4ToAAAAAAAAAAAAAAAAAlo7hOgAAAAAAAAAAAAAAAACWjuE6AAAA&#10;AAAAAAAAAAAAAJaO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93784307" o:spid="_x0000_s1027" type="#_x0000_t75" style="position:absolute;width:18357;height:5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">
                <v:imagedata r:id="rId5" o:title="" croptop="10598f" cropbottom="16988f"/>
              </v:shape>
              <v:shape id="9A04CE4634524E97BD4510D8D53BC7B1" o:spid="_x0000_s1028" type="#_x0000_t75" style="position:absolute;left:53164;top:293;width:8483;height:2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">
                <v:imagedata r:id="rId6" o:title="" croptop="10285f" cropbottom="16136f"/>
              </v:shape>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FD9F37" w14:textId="77777777" w:rsidR="00DC2CDB" w:rsidRDefault="00DC2CD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F349B5" w:rsidRPr="0077043A" w14:paraId="1158C5C3" w14:textId="77777777" w:rsidTr="009D6D11">
      <w:trPr>
        <w:trHeight w:hRule="exact" w:val="900"/>
      </w:trPr>
      <w:tc>
        <w:tcPr>
          <w:tcW w:w="6946" w:type="dxa"/>
          <w:vAlign w:val="bottom"/>
        </w:tcPr>
        <w:p w14:paraId="31E32D22" w14:textId="77777777" w:rsidR="00F349B5" w:rsidRDefault="00F349B5" w:rsidP="00F349B5">
          <w:pPr>
            <w:pStyle w:val="HeaderTitle"/>
          </w:pPr>
          <w:r>
            <w:t>Australian Privacy Law - Factsheet</w:t>
          </w:r>
        </w:p>
      </w:tc>
      <w:tc>
        <w:tcPr>
          <w:tcW w:w="2410" w:type="dxa"/>
          <w:vAlign w:val="bottom"/>
        </w:tcPr>
        <w:p w14:paraId="73474CC3" w14:textId="3EE6748F" w:rsidR="00F349B5" w:rsidRPr="006A4582" w:rsidRDefault="00BC5D2F" w:rsidP="00F349B5">
          <w:pPr>
            <w:jc w:val="center"/>
            <w:rPr>
              <w:rFonts w:ascii="Times New Roman" w:hAnsi="Times New Roman"/>
            </w:rPr>
          </w:pPr>
          <w:r>
            <w:rPr>
              <w:rFonts w:ascii="Times New Roman" w:hAnsi="Times New Roman"/>
              <w:noProof/>
            </w:rPr>
            <w:drawing>
              <wp:anchor distT="0" distB="0" distL="114300" distR="114300" simplePos="0" relativeHeight="251674624" behindDoc="1" locked="0" layoutInCell="1" allowOverlap="1" wp14:anchorId="2A125BC1" wp14:editId="53134A4E">
                <wp:simplePos x="0" y="0"/>
                <wp:positionH relativeFrom="page">
                  <wp:posOffset>252095</wp:posOffset>
                </wp:positionH>
                <wp:positionV relativeFrom="page">
                  <wp:posOffset>133350</wp:posOffset>
                </wp:positionV>
                <wp:extent cx="1296000" cy="417600"/>
                <wp:effectExtent l="0" t="0" r="0" b="1905"/>
                <wp:wrapNone/>
                <wp:docPr id="275941424"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15A77321" w14:textId="61561813" w:rsidR="00F349B5" w:rsidRPr="00965727" w:rsidRDefault="00F349B5" w:rsidP="00F349B5">
    <w:pPr>
      <w:pStyle w:val="Header"/>
    </w:pPr>
  </w:p>
  <w:p w14:paraId="53F86FAF" w14:textId="77777777" w:rsidR="00427716" w:rsidRPr="00F349B5" w:rsidRDefault="00427716" w:rsidP="00F349B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F349B5" w:rsidRPr="0077043A" w14:paraId="1565D3F1" w14:textId="77777777" w:rsidTr="009D6D11">
      <w:trPr>
        <w:trHeight w:hRule="exact" w:val="900"/>
      </w:trPr>
      <w:tc>
        <w:tcPr>
          <w:tcW w:w="6946" w:type="dxa"/>
          <w:vAlign w:val="bottom"/>
        </w:tcPr>
        <w:p w14:paraId="7FCC0065" w14:textId="77777777" w:rsidR="00F349B5" w:rsidRDefault="00F349B5" w:rsidP="00F349B5">
          <w:pPr>
            <w:pStyle w:val="HeaderTitle"/>
          </w:pPr>
          <w:r>
            <w:t>Australian Privacy Law - Factsheet</w:t>
          </w:r>
        </w:p>
      </w:tc>
      <w:tc>
        <w:tcPr>
          <w:tcW w:w="2410" w:type="dxa"/>
          <w:vAlign w:val="bottom"/>
        </w:tcPr>
        <w:p w14:paraId="50382810" w14:textId="5149A1C2" w:rsidR="00F349B5" w:rsidRPr="006A4582" w:rsidRDefault="00BC5D2F" w:rsidP="00F349B5">
          <w:pPr>
            <w:jc w:val="center"/>
            <w:rPr>
              <w:rFonts w:ascii="Times New Roman" w:hAnsi="Times New Roman"/>
            </w:rPr>
          </w:pPr>
          <w:r>
            <w:rPr>
              <w:rFonts w:ascii="Times New Roman" w:hAnsi="Times New Roman"/>
              <w:noProof/>
            </w:rPr>
            <w:drawing>
              <wp:anchor distT="0" distB="0" distL="114300" distR="114300" simplePos="0" relativeHeight="251672576" behindDoc="1" locked="0" layoutInCell="1" allowOverlap="1" wp14:anchorId="10CF6D24" wp14:editId="1CE03B77">
                <wp:simplePos x="0" y="0"/>
                <wp:positionH relativeFrom="page">
                  <wp:posOffset>252095</wp:posOffset>
                </wp:positionH>
                <wp:positionV relativeFrom="page">
                  <wp:posOffset>133350</wp:posOffset>
                </wp:positionV>
                <wp:extent cx="1296000" cy="417600"/>
                <wp:effectExtent l="0" t="0" r="0" b="1905"/>
                <wp:wrapNone/>
                <wp:docPr id="1518211935"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7E808E20" w14:textId="4182C844" w:rsidR="00F349B5" w:rsidRPr="00965727" w:rsidRDefault="00F349B5" w:rsidP="00F349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91A9D"/>
    <w:multiLevelType w:val="multilevel"/>
    <w:tmpl w:val="7FF6701A"/>
    <w:lvl w:ilvl="0">
      <w:start w:val="1"/>
      <w:numFmt w:val="decimal"/>
      <w:pStyle w:val="level1"/>
      <w:lvlText w:val="%1"/>
      <w:lvlJc w:val="left"/>
      <w:pPr>
        <w:tabs>
          <w:tab w:val="num" w:pos="709"/>
        </w:tabs>
        <w:ind w:left="709" w:hanging="709"/>
      </w:pPr>
      <w:rPr>
        <w:rFonts w:hint="default"/>
      </w:rPr>
    </w:lvl>
    <w:lvl w:ilvl="1">
      <w:start w:val="1"/>
      <w:numFmt w:val="decimal"/>
      <w:pStyle w:val="level2"/>
      <w:lvlText w:val="%1.%2"/>
      <w:lvlJc w:val="left"/>
      <w:pPr>
        <w:tabs>
          <w:tab w:val="num" w:pos="709"/>
        </w:tabs>
        <w:ind w:left="709" w:hanging="709"/>
      </w:pPr>
      <w:rPr>
        <w:rFonts w:hint="default"/>
      </w:rPr>
    </w:lvl>
    <w:lvl w:ilvl="2">
      <w:start w:val="1"/>
      <w:numFmt w:val="lowerLetter"/>
      <w:pStyle w:val="level3"/>
      <w:lvlText w:val="(%3)"/>
      <w:lvlJc w:val="left"/>
      <w:pPr>
        <w:tabs>
          <w:tab w:val="num" w:pos="1418"/>
        </w:tabs>
        <w:ind w:left="1418" w:hanging="709"/>
      </w:pPr>
      <w:rPr>
        <w:rFonts w:hint="default"/>
      </w:rPr>
    </w:lvl>
    <w:lvl w:ilvl="3">
      <w:start w:val="1"/>
      <w:numFmt w:val="lowerRoman"/>
      <w:pStyle w:val="level4"/>
      <w:lvlText w:val="(%4)"/>
      <w:lvlJc w:val="left"/>
      <w:pPr>
        <w:tabs>
          <w:tab w:val="num" w:pos="2126"/>
        </w:tabs>
        <w:ind w:left="2126" w:hanging="708"/>
      </w:pPr>
      <w:rPr>
        <w:rFonts w:hint="default"/>
      </w:rPr>
    </w:lvl>
    <w:lvl w:ilvl="4">
      <w:start w:val="1"/>
      <w:numFmt w:val="upperLetter"/>
      <w:pStyle w:val="level5"/>
      <w:lvlText w:val="(%5)"/>
      <w:lvlJc w:val="left"/>
      <w:pPr>
        <w:tabs>
          <w:tab w:val="num" w:pos="2835"/>
        </w:tabs>
        <w:ind w:left="2835" w:hanging="709"/>
      </w:pPr>
      <w:rPr>
        <w:rFonts w:hint="default"/>
      </w:rPr>
    </w:lvl>
    <w:lvl w:ilvl="5">
      <w:start w:val="1"/>
      <w:numFmt w:val="decimal"/>
      <w:pStyle w:val="level6"/>
      <w:lvlText w:val="(%6)"/>
      <w:lvlJc w:val="left"/>
      <w:pPr>
        <w:tabs>
          <w:tab w:val="num" w:pos="3544"/>
        </w:tabs>
        <w:ind w:left="3544" w:hanging="709"/>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1" w15:restartNumberingAfterBreak="0">
    <w:nsid w:val="09675A69"/>
    <w:multiLevelType w:val="hybridMultilevel"/>
    <w:tmpl w:val="75A6BD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282126B8"/>
    <w:multiLevelType w:val="hybridMultilevel"/>
    <w:tmpl w:val="389AFC2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32BF74BC"/>
    <w:multiLevelType w:val="hybridMultilevel"/>
    <w:tmpl w:val="3DCAE318"/>
    <w:lvl w:ilvl="0" w:tplc="0C090001">
      <w:start w:val="1"/>
      <w:numFmt w:val="bullet"/>
      <w:lvlText w:val=""/>
      <w:lvlJc w:val="left"/>
      <w:pPr>
        <w:ind w:left="775" w:hanging="360"/>
      </w:pPr>
      <w:rPr>
        <w:rFonts w:ascii="Symbol" w:hAnsi="Symbol" w:hint="default"/>
      </w:rPr>
    </w:lvl>
    <w:lvl w:ilvl="1" w:tplc="0C090003" w:tentative="1">
      <w:start w:val="1"/>
      <w:numFmt w:val="bullet"/>
      <w:lvlText w:val="o"/>
      <w:lvlJc w:val="left"/>
      <w:pPr>
        <w:ind w:left="1495" w:hanging="360"/>
      </w:pPr>
      <w:rPr>
        <w:rFonts w:ascii="Courier New" w:hAnsi="Courier New" w:cs="Courier New" w:hint="default"/>
      </w:rPr>
    </w:lvl>
    <w:lvl w:ilvl="2" w:tplc="0C090005" w:tentative="1">
      <w:start w:val="1"/>
      <w:numFmt w:val="bullet"/>
      <w:lvlText w:val=""/>
      <w:lvlJc w:val="left"/>
      <w:pPr>
        <w:ind w:left="2215" w:hanging="360"/>
      </w:pPr>
      <w:rPr>
        <w:rFonts w:ascii="Wingdings" w:hAnsi="Wingdings" w:hint="default"/>
      </w:rPr>
    </w:lvl>
    <w:lvl w:ilvl="3" w:tplc="0C090001" w:tentative="1">
      <w:start w:val="1"/>
      <w:numFmt w:val="bullet"/>
      <w:lvlText w:val=""/>
      <w:lvlJc w:val="left"/>
      <w:pPr>
        <w:ind w:left="2935" w:hanging="360"/>
      </w:pPr>
      <w:rPr>
        <w:rFonts w:ascii="Symbol" w:hAnsi="Symbol" w:hint="default"/>
      </w:rPr>
    </w:lvl>
    <w:lvl w:ilvl="4" w:tplc="0C090003" w:tentative="1">
      <w:start w:val="1"/>
      <w:numFmt w:val="bullet"/>
      <w:lvlText w:val="o"/>
      <w:lvlJc w:val="left"/>
      <w:pPr>
        <w:ind w:left="3655" w:hanging="360"/>
      </w:pPr>
      <w:rPr>
        <w:rFonts w:ascii="Courier New" w:hAnsi="Courier New" w:cs="Courier New" w:hint="default"/>
      </w:rPr>
    </w:lvl>
    <w:lvl w:ilvl="5" w:tplc="0C090005" w:tentative="1">
      <w:start w:val="1"/>
      <w:numFmt w:val="bullet"/>
      <w:lvlText w:val=""/>
      <w:lvlJc w:val="left"/>
      <w:pPr>
        <w:ind w:left="4375" w:hanging="360"/>
      </w:pPr>
      <w:rPr>
        <w:rFonts w:ascii="Wingdings" w:hAnsi="Wingdings" w:hint="default"/>
      </w:rPr>
    </w:lvl>
    <w:lvl w:ilvl="6" w:tplc="0C090001" w:tentative="1">
      <w:start w:val="1"/>
      <w:numFmt w:val="bullet"/>
      <w:lvlText w:val=""/>
      <w:lvlJc w:val="left"/>
      <w:pPr>
        <w:ind w:left="5095" w:hanging="360"/>
      </w:pPr>
      <w:rPr>
        <w:rFonts w:ascii="Symbol" w:hAnsi="Symbol" w:hint="default"/>
      </w:rPr>
    </w:lvl>
    <w:lvl w:ilvl="7" w:tplc="0C090003" w:tentative="1">
      <w:start w:val="1"/>
      <w:numFmt w:val="bullet"/>
      <w:lvlText w:val="o"/>
      <w:lvlJc w:val="left"/>
      <w:pPr>
        <w:ind w:left="5815" w:hanging="360"/>
      </w:pPr>
      <w:rPr>
        <w:rFonts w:ascii="Courier New" w:hAnsi="Courier New" w:cs="Courier New" w:hint="default"/>
      </w:rPr>
    </w:lvl>
    <w:lvl w:ilvl="8" w:tplc="0C090005" w:tentative="1">
      <w:start w:val="1"/>
      <w:numFmt w:val="bullet"/>
      <w:lvlText w:val=""/>
      <w:lvlJc w:val="left"/>
      <w:pPr>
        <w:ind w:left="6535" w:hanging="360"/>
      </w:pPr>
      <w:rPr>
        <w:rFonts w:ascii="Wingdings" w:hAnsi="Wingdings" w:hint="default"/>
      </w:rPr>
    </w:lvl>
  </w:abstractNum>
  <w:abstractNum w:abstractNumId="4" w15:restartNumberingAfterBreak="0">
    <w:nsid w:val="32DB2662"/>
    <w:multiLevelType w:val="multilevel"/>
    <w:tmpl w:val="A108549C"/>
    <w:lvl w:ilvl="0">
      <w:start w:val="1"/>
      <w:numFmt w:val="decimal"/>
      <w:pStyle w:val="GNLevel1"/>
      <w:lvlText w:val="%1"/>
      <w:lvlJc w:val="left"/>
      <w:pPr>
        <w:tabs>
          <w:tab w:val="num" w:pos="709"/>
        </w:tabs>
        <w:ind w:left="709" w:hanging="709"/>
      </w:pPr>
      <w:rPr>
        <w:rFonts w:hint="default"/>
      </w:rPr>
    </w:lvl>
    <w:lvl w:ilvl="1">
      <w:start w:val="1"/>
      <w:numFmt w:val="lowerLetter"/>
      <w:pStyle w:val="GNLevel2"/>
      <w:lvlText w:val="(%2)"/>
      <w:lvlJc w:val="left"/>
      <w:pPr>
        <w:tabs>
          <w:tab w:val="num" w:pos="1418"/>
        </w:tabs>
        <w:ind w:left="1418" w:hanging="709"/>
      </w:pPr>
      <w:rPr>
        <w:rFonts w:hint="default"/>
      </w:rPr>
    </w:lvl>
    <w:lvl w:ilvl="2">
      <w:start w:val="1"/>
      <w:numFmt w:val="lowerRoman"/>
      <w:pStyle w:val="GNLevel3"/>
      <w:lvlText w:val="(%3)"/>
      <w:lvlJc w:val="left"/>
      <w:pPr>
        <w:tabs>
          <w:tab w:val="num" w:pos="2126"/>
        </w:tabs>
        <w:ind w:left="2126" w:hanging="708"/>
      </w:pPr>
      <w:rPr>
        <w:rFonts w:hint="default"/>
      </w:rPr>
    </w:lvl>
    <w:lvl w:ilvl="3">
      <w:start w:val="1"/>
      <w:numFmt w:val="upperLetter"/>
      <w:pStyle w:val="GNLevel4"/>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5" w15:restartNumberingAfterBreak="0">
    <w:nsid w:val="3A021A79"/>
    <w:multiLevelType w:val="hybridMultilevel"/>
    <w:tmpl w:val="BE94AC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3CA8400C"/>
    <w:multiLevelType w:val="singleLevel"/>
    <w:tmpl w:val="C6EE1BF2"/>
    <w:lvl w:ilvl="0">
      <w:start w:val="1"/>
      <w:numFmt w:val="bullet"/>
      <w:pStyle w:val="Bullet2"/>
      <w:lvlText w:val="•"/>
      <w:lvlJc w:val="left"/>
      <w:pPr>
        <w:tabs>
          <w:tab w:val="num" w:pos="1418"/>
        </w:tabs>
        <w:ind w:left="1418" w:hanging="709"/>
      </w:pPr>
      <w:rPr>
        <w:rFonts w:ascii="Garamond" w:hAnsi="Garamond" w:hint="default"/>
        <w:b w:val="0"/>
        <w:i w:val="0"/>
        <w:sz w:val="24"/>
      </w:rPr>
    </w:lvl>
  </w:abstractNum>
  <w:abstractNum w:abstractNumId="7" w15:restartNumberingAfterBreak="0">
    <w:nsid w:val="3D5A7286"/>
    <w:multiLevelType w:val="multilevel"/>
    <w:tmpl w:val="CC02137E"/>
    <w:lvl w:ilvl="0">
      <w:start w:val="1"/>
      <w:numFmt w:val="decimal"/>
      <w:pStyle w:val="AllensHeading1"/>
      <w:lvlText w:val="%1"/>
      <w:lvlJc w:val="left"/>
      <w:pPr>
        <w:tabs>
          <w:tab w:val="num" w:pos="709"/>
        </w:tabs>
        <w:ind w:left="709" w:hanging="709"/>
      </w:pPr>
      <w:rPr>
        <w:rFonts w:hint="default"/>
      </w:rPr>
    </w:lvl>
    <w:lvl w:ilvl="1">
      <w:start w:val="1"/>
      <w:numFmt w:val="decimal"/>
      <w:pStyle w:val="AllensHeading2"/>
      <w:lvlText w:val="%1.%2"/>
      <w:lvlJc w:val="left"/>
      <w:pPr>
        <w:tabs>
          <w:tab w:val="num" w:pos="709"/>
        </w:tabs>
        <w:ind w:left="709" w:hanging="709"/>
      </w:pPr>
      <w:rPr>
        <w:rFonts w:hint="default"/>
      </w:rPr>
    </w:lvl>
    <w:lvl w:ilvl="2">
      <w:start w:val="1"/>
      <w:numFmt w:val="lowerLetter"/>
      <w:pStyle w:val="AllensHeading3"/>
      <w:lvlText w:val="(%3)"/>
      <w:lvlJc w:val="left"/>
      <w:pPr>
        <w:tabs>
          <w:tab w:val="num" w:pos="1418"/>
        </w:tabs>
        <w:ind w:left="1418" w:hanging="709"/>
      </w:pPr>
      <w:rPr>
        <w:rFonts w:hint="default"/>
      </w:rPr>
    </w:lvl>
    <w:lvl w:ilvl="3">
      <w:start w:val="1"/>
      <w:numFmt w:val="lowerRoman"/>
      <w:pStyle w:val="AllensHeading4"/>
      <w:lvlText w:val="(%4)"/>
      <w:lvlJc w:val="left"/>
      <w:pPr>
        <w:tabs>
          <w:tab w:val="num" w:pos="1418"/>
        </w:tabs>
        <w:ind w:left="1418" w:hanging="708"/>
      </w:pPr>
      <w:rPr>
        <w:rFonts w:hint="default"/>
      </w:rPr>
    </w:lvl>
    <w:lvl w:ilvl="4">
      <w:start w:val="1"/>
      <w:numFmt w:val="upperLetter"/>
      <w:pStyle w:val="AllensHeading5"/>
      <w:lvlText w:val="(%5)"/>
      <w:lvlJc w:val="left"/>
      <w:pPr>
        <w:tabs>
          <w:tab w:val="num" w:pos="2835"/>
        </w:tabs>
        <w:ind w:left="2835" w:hanging="709"/>
      </w:pPr>
      <w:rPr>
        <w:rFonts w:hint="default"/>
      </w:rPr>
    </w:lvl>
    <w:lvl w:ilvl="5">
      <w:start w:val="1"/>
      <w:numFmt w:val="decimal"/>
      <w:pStyle w:val="AllensHeading6"/>
      <w:lvlText w:val="(%6)"/>
      <w:lvlJc w:val="left"/>
      <w:pPr>
        <w:tabs>
          <w:tab w:val="num" w:pos="3544"/>
        </w:tabs>
        <w:ind w:left="3544" w:hanging="709"/>
      </w:pPr>
      <w:rPr>
        <w:rFonts w:hint="default"/>
      </w:rPr>
    </w:lvl>
    <w:lvl w:ilvl="6">
      <w:start w:val="2"/>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8" w15:restartNumberingAfterBreak="0">
    <w:nsid w:val="3D7E39C9"/>
    <w:multiLevelType w:val="multilevel"/>
    <w:tmpl w:val="EAAC60A0"/>
    <w:lvl w:ilvl="0">
      <w:start w:val="1"/>
      <w:numFmt w:val="decimal"/>
      <w:pStyle w:val="Schedule"/>
      <w:suff w:val="nothing"/>
      <w:lvlText w:val="Schedule %1"/>
      <w:lvlJc w:val="left"/>
      <w:pPr>
        <w:ind w:left="709" w:hanging="709"/>
      </w:pPr>
      <w:rPr>
        <w:rFonts w:hint="default"/>
      </w:rPr>
    </w:lvl>
    <w:lvl w:ilvl="1">
      <w:start w:val="1"/>
      <w:numFmt w:val="none"/>
      <w:pStyle w:val="ScheduleHeading"/>
      <w:suff w:val="nothing"/>
      <w:lvlText w:val=""/>
      <w:lvlJc w:val="left"/>
      <w:pPr>
        <w:ind w:left="709" w:hanging="709"/>
      </w:pPr>
      <w:rPr>
        <w:rFonts w:hint="default"/>
      </w:rPr>
    </w:lvl>
    <w:lvl w:ilvl="2">
      <w:start w:val="1"/>
      <w:numFmt w:val="decimal"/>
      <w:lvlRestart w:val="1"/>
      <w:pStyle w:val="Schedule1"/>
      <w:lvlText w:val="%3"/>
      <w:lvlJc w:val="left"/>
      <w:pPr>
        <w:tabs>
          <w:tab w:val="num" w:pos="709"/>
        </w:tabs>
        <w:ind w:left="709" w:hanging="709"/>
      </w:pPr>
      <w:rPr>
        <w:rFonts w:hint="default"/>
      </w:rPr>
    </w:lvl>
    <w:lvl w:ilvl="3">
      <w:start w:val="1"/>
      <w:numFmt w:val="decimal"/>
      <w:pStyle w:val="Schedule2"/>
      <w:lvlText w:val="%3.%4"/>
      <w:lvlJc w:val="left"/>
      <w:pPr>
        <w:tabs>
          <w:tab w:val="num" w:pos="709"/>
        </w:tabs>
        <w:ind w:left="709" w:hanging="709"/>
      </w:pPr>
      <w:rPr>
        <w:rFonts w:hint="default"/>
      </w:rPr>
    </w:lvl>
    <w:lvl w:ilvl="4">
      <w:start w:val="1"/>
      <w:numFmt w:val="lowerLetter"/>
      <w:pStyle w:val="Schedule3"/>
      <w:lvlText w:val="(%5)"/>
      <w:lvlJc w:val="left"/>
      <w:pPr>
        <w:tabs>
          <w:tab w:val="num" w:pos="1418"/>
        </w:tabs>
        <w:ind w:left="1418" w:hanging="709"/>
      </w:pPr>
      <w:rPr>
        <w:rFonts w:hint="default"/>
      </w:rPr>
    </w:lvl>
    <w:lvl w:ilvl="5">
      <w:start w:val="1"/>
      <w:numFmt w:val="lowerRoman"/>
      <w:pStyle w:val="Schedule4"/>
      <w:lvlText w:val="(%6)"/>
      <w:lvlJc w:val="left"/>
      <w:pPr>
        <w:tabs>
          <w:tab w:val="num" w:pos="2126"/>
        </w:tabs>
        <w:ind w:left="2126" w:hanging="708"/>
      </w:pPr>
      <w:rPr>
        <w:rFonts w:hint="default"/>
      </w:rPr>
    </w:lvl>
    <w:lvl w:ilvl="6">
      <w:start w:val="1"/>
      <w:numFmt w:val="upperLetter"/>
      <w:pStyle w:val="Schedule5"/>
      <w:lvlText w:val="(%7)"/>
      <w:lvlJc w:val="left"/>
      <w:pPr>
        <w:tabs>
          <w:tab w:val="num" w:pos="2835"/>
        </w:tabs>
        <w:ind w:left="2835" w:hanging="709"/>
      </w:pPr>
      <w:rPr>
        <w:rFonts w:hint="default"/>
      </w:rPr>
    </w:lvl>
    <w:lvl w:ilvl="7">
      <w:start w:val="1"/>
      <w:numFmt w:val="decimal"/>
      <w:pStyle w:val="Schedule6"/>
      <w:lvlText w:val="(%8)"/>
      <w:lvlJc w:val="left"/>
      <w:pPr>
        <w:tabs>
          <w:tab w:val="num" w:pos="3544"/>
        </w:tabs>
        <w:ind w:left="3544" w:hanging="709"/>
      </w:pPr>
      <w:rPr>
        <w:rFonts w:hint="default"/>
      </w:rPr>
    </w:lvl>
    <w:lvl w:ilvl="8">
      <w:start w:val="1"/>
      <w:numFmt w:val="decimal"/>
      <w:lvlText w:val="%1"/>
      <w:lvlJc w:val="left"/>
      <w:pPr>
        <w:tabs>
          <w:tab w:val="num" w:pos="6120"/>
        </w:tabs>
        <w:ind w:left="4320" w:hanging="1440"/>
      </w:pPr>
      <w:rPr>
        <w:rFonts w:hint="default"/>
      </w:rPr>
    </w:lvl>
  </w:abstractNum>
  <w:abstractNum w:abstractNumId="9" w15:restartNumberingAfterBreak="0">
    <w:nsid w:val="3FF6050F"/>
    <w:multiLevelType w:val="multilevel"/>
    <w:tmpl w:val="5EB81EE2"/>
    <w:lvl w:ilvl="0">
      <w:start w:val="1"/>
      <w:numFmt w:val="none"/>
      <w:pStyle w:val="Definitions"/>
      <w:suff w:val="nothing"/>
      <w:lvlText w:val=""/>
      <w:lvlJc w:val="left"/>
      <w:pPr>
        <w:ind w:left="1418" w:hanging="709"/>
      </w:pPr>
      <w:rPr>
        <w:rFonts w:hint="default"/>
      </w:rPr>
    </w:lvl>
    <w:lvl w:ilvl="1">
      <w:start w:val="1"/>
      <w:numFmt w:val="lowerLetter"/>
      <w:pStyle w:val="Definitionsa"/>
      <w:lvlText w:val="(%2)"/>
      <w:lvlJc w:val="left"/>
      <w:pPr>
        <w:tabs>
          <w:tab w:val="num" w:pos="1418"/>
        </w:tabs>
        <w:ind w:left="1418" w:hanging="709"/>
      </w:pPr>
      <w:rPr>
        <w:rFonts w:hint="default"/>
      </w:rPr>
    </w:lvl>
    <w:lvl w:ilvl="2">
      <w:start w:val="1"/>
      <w:numFmt w:val="lowerRoman"/>
      <w:pStyle w:val="Definitionsi"/>
      <w:lvlText w:val="(%3)"/>
      <w:lvlJc w:val="left"/>
      <w:pPr>
        <w:tabs>
          <w:tab w:val="num" w:pos="2126"/>
        </w:tabs>
        <w:ind w:left="2126" w:hanging="708"/>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7"/>
      <w:lvlJc w:val="left"/>
      <w:pPr>
        <w:tabs>
          <w:tab w:val="num" w:pos="2520"/>
        </w:tabs>
        <w:ind w:left="2520" w:hanging="360"/>
      </w:pPr>
      <w:rPr>
        <w:rFonts w:hint="default"/>
      </w:rPr>
    </w:lvl>
    <w:lvl w:ilvl="7">
      <w:start w:val="1"/>
      <w:numFmt w:val="none"/>
      <w:lvlText w:val="%8"/>
      <w:lvlJc w:val="left"/>
      <w:pPr>
        <w:tabs>
          <w:tab w:val="num" w:pos="2880"/>
        </w:tabs>
        <w:ind w:left="2880" w:hanging="360"/>
      </w:pPr>
      <w:rPr>
        <w:rFonts w:hint="default"/>
      </w:rPr>
    </w:lvl>
    <w:lvl w:ilvl="8">
      <w:start w:val="1"/>
      <w:numFmt w:val="none"/>
      <w:lvlText w:val="%9"/>
      <w:lvlJc w:val="left"/>
      <w:pPr>
        <w:tabs>
          <w:tab w:val="num" w:pos="3240"/>
        </w:tabs>
        <w:ind w:left="3240" w:hanging="360"/>
      </w:pPr>
      <w:rPr>
        <w:rFonts w:hint="default"/>
      </w:rPr>
    </w:lvl>
  </w:abstractNum>
  <w:abstractNum w:abstractNumId="10" w15:restartNumberingAfterBreak="0">
    <w:nsid w:val="428B1F44"/>
    <w:multiLevelType w:val="hybridMultilevel"/>
    <w:tmpl w:val="54F00F8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4D9F18BF"/>
    <w:multiLevelType w:val="hybridMultilevel"/>
    <w:tmpl w:val="F1BC3804"/>
    <w:lvl w:ilvl="0" w:tplc="0C090001">
      <w:start w:val="1"/>
      <w:numFmt w:val="bullet"/>
      <w:lvlText w:val=""/>
      <w:lvlJc w:val="left"/>
      <w:pPr>
        <w:ind w:left="1069" w:hanging="360"/>
      </w:pPr>
      <w:rPr>
        <w:rFonts w:ascii="Symbol" w:hAnsi="Symbol" w:hint="default"/>
      </w:rPr>
    </w:lvl>
    <w:lvl w:ilvl="1" w:tplc="0C090003" w:tentative="1">
      <w:start w:val="1"/>
      <w:numFmt w:val="bullet"/>
      <w:lvlText w:val="o"/>
      <w:lvlJc w:val="left"/>
      <w:pPr>
        <w:ind w:left="1789" w:hanging="360"/>
      </w:pPr>
      <w:rPr>
        <w:rFonts w:ascii="Courier New" w:hAnsi="Courier New" w:cs="Courier New" w:hint="default"/>
      </w:rPr>
    </w:lvl>
    <w:lvl w:ilvl="2" w:tplc="0C090005" w:tentative="1">
      <w:start w:val="1"/>
      <w:numFmt w:val="bullet"/>
      <w:lvlText w:val=""/>
      <w:lvlJc w:val="left"/>
      <w:pPr>
        <w:ind w:left="2509" w:hanging="360"/>
      </w:pPr>
      <w:rPr>
        <w:rFonts w:ascii="Wingdings" w:hAnsi="Wingdings" w:hint="default"/>
      </w:rPr>
    </w:lvl>
    <w:lvl w:ilvl="3" w:tplc="0C090001" w:tentative="1">
      <w:start w:val="1"/>
      <w:numFmt w:val="bullet"/>
      <w:lvlText w:val=""/>
      <w:lvlJc w:val="left"/>
      <w:pPr>
        <w:ind w:left="3229" w:hanging="360"/>
      </w:pPr>
      <w:rPr>
        <w:rFonts w:ascii="Symbol" w:hAnsi="Symbol" w:hint="default"/>
      </w:rPr>
    </w:lvl>
    <w:lvl w:ilvl="4" w:tplc="0C090003" w:tentative="1">
      <w:start w:val="1"/>
      <w:numFmt w:val="bullet"/>
      <w:lvlText w:val="o"/>
      <w:lvlJc w:val="left"/>
      <w:pPr>
        <w:ind w:left="3949" w:hanging="360"/>
      </w:pPr>
      <w:rPr>
        <w:rFonts w:ascii="Courier New" w:hAnsi="Courier New" w:cs="Courier New" w:hint="default"/>
      </w:rPr>
    </w:lvl>
    <w:lvl w:ilvl="5" w:tplc="0C090005" w:tentative="1">
      <w:start w:val="1"/>
      <w:numFmt w:val="bullet"/>
      <w:lvlText w:val=""/>
      <w:lvlJc w:val="left"/>
      <w:pPr>
        <w:ind w:left="4669" w:hanging="360"/>
      </w:pPr>
      <w:rPr>
        <w:rFonts w:ascii="Wingdings" w:hAnsi="Wingdings" w:hint="default"/>
      </w:rPr>
    </w:lvl>
    <w:lvl w:ilvl="6" w:tplc="0C090001" w:tentative="1">
      <w:start w:val="1"/>
      <w:numFmt w:val="bullet"/>
      <w:lvlText w:val=""/>
      <w:lvlJc w:val="left"/>
      <w:pPr>
        <w:ind w:left="5389" w:hanging="360"/>
      </w:pPr>
      <w:rPr>
        <w:rFonts w:ascii="Symbol" w:hAnsi="Symbol" w:hint="default"/>
      </w:rPr>
    </w:lvl>
    <w:lvl w:ilvl="7" w:tplc="0C090003" w:tentative="1">
      <w:start w:val="1"/>
      <w:numFmt w:val="bullet"/>
      <w:lvlText w:val="o"/>
      <w:lvlJc w:val="left"/>
      <w:pPr>
        <w:ind w:left="6109" w:hanging="360"/>
      </w:pPr>
      <w:rPr>
        <w:rFonts w:ascii="Courier New" w:hAnsi="Courier New" w:cs="Courier New" w:hint="default"/>
      </w:rPr>
    </w:lvl>
    <w:lvl w:ilvl="8" w:tplc="0C090005" w:tentative="1">
      <w:start w:val="1"/>
      <w:numFmt w:val="bullet"/>
      <w:lvlText w:val=""/>
      <w:lvlJc w:val="left"/>
      <w:pPr>
        <w:ind w:left="6829" w:hanging="360"/>
      </w:pPr>
      <w:rPr>
        <w:rFonts w:ascii="Wingdings" w:hAnsi="Wingdings" w:hint="default"/>
      </w:rPr>
    </w:lvl>
  </w:abstractNum>
  <w:abstractNum w:abstractNumId="12" w15:restartNumberingAfterBreak="0">
    <w:nsid w:val="4DC25370"/>
    <w:multiLevelType w:val="hybridMultilevel"/>
    <w:tmpl w:val="4CF859E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4EB40ABD"/>
    <w:multiLevelType w:val="singleLevel"/>
    <w:tmpl w:val="78BC41CC"/>
    <w:lvl w:ilvl="0">
      <w:start w:val="1"/>
      <w:numFmt w:val="bullet"/>
      <w:pStyle w:val="Bullet3"/>
      <w:lvlText w:val="•"/>
      <w:lvlJc w:val="left"/>
      <w:pPr>
        <w:tabs>
          <w:tab w:val="num" w:pos="2126"/>
        </w:tabs>
        <w:ind w:left="2126" w:hanging="708"/>
      </w:pPr>
      <w:rPr>
        <w:rFonts w:ascii="Garamond" w:hAnsi="Garamond" w:hint="default"/>
        <w:b w:val="0"/>
        <w:i w:val="0"/>
        <w:sz w:val="24"/>
      </w:rPr>
    </w:lvl>
  </w:abstractNum>
  <w:abstractNum w:abstractNumId="14" w15:restartNumberingAfterBreak="0">
    <w:nsid w:val="58696E59"/>
    <w:multiLevelType w:val="hybridMultilevel"/>
    <w:tmpl w:val="4FA877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5FEE0963"/>
    <w:multiLevelType w:val="hybridMultilevel"/>
    <w:tmpl w:val="86AAB5A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67B13928"/>
    <w:multiLevelType w:val="multilevel"/>
    <w:tmpl w:val="D13A43C2"/>
    <w:lvl w:ilvl="0">
      <w:start w:val="1"/>
      <w:numFmt w:val="decimal"/>
      <w:pStyle w:val="GNHeading"/>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709"/>
        </w:tabs>
        <w:ind w:left="709" w:hanging="709"/>
      </w:pPr>
      <w:rPr>
        <w:rFonts w:hint="default"/>
      </w:rPr>
    </w:lvl>
    <w:lvl w:ilvl="4">
      <w:start w:val="1"/>
      <w:numFmt w:val="lowerRoman"/>
      <w:lvlText w:val="(%5)"/>
      <w:lvlJc w:val="left"/>
      <w:pPr>
        <w:tabs>
          <w:tab w:val="num" w:pos="2126"/>
        </w:tabs>
        <w:ind w:left="2126" w:hanging="708"/>
      </w:pPr>
      <w:rPr>
        <w:rFonts w:hint="default"/>
      </w:rPr>
    </w:lvl>
    <w:lvl w:ilvl="5">
      <w:start w:val="1"/>
      <w:numFmt w:val="decimal"/>
      <w:lvlText w:val="(%6)"/>
      <w:lvlJc w:val="left"/>
      <w:pPr>
        <w:tabs>
          <w:tab w:val="num" w:pos="2835"/>
        </w:tabs>
        <w:ind w:left="2835"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7" w15:restartNumberingAfterBreak="0">
    <w:nsid w:val="6AD24AAA"/>
    <w:multiLevelType w:val="singleLevel"/>
    <w:tmpl w:val="D6DE9F28"/>
    <w:lvl w:ilvl="0">
      <w:start w:val="1"/>
      <w:numFmt w:val="bullet"/>
      <w:pStyle w:val="GNBullet"/>
      <w:lvlText w:val="•"/>
      <w:lvlJc w:val="left"/>
      <w:pPr>
        <w:tabs>
          <w:tab w:val="num" w:pos="709"/>
        </w:tabs>
        <w:ind w:left="709" w:hanging="709"/>
      </w:pPr>
      <w:rPr>
        <w:rFonts w:ascii="Garamond" w:hAnsi="Garamond" w:hint="default"/>
        <w:b w:val="0"/>
        <w:i w:val="0"/>
        <w:vanish/>
        <w:sz w:val="24"/>
      </w:rPr>
    </w:lvl>
  </w:abstractNum>
  <w:abstractNum w:abstractNumId="18" w15:restartNumberingAfterBreak="0">
    <w:nsid w:val="70A8249E"/>
    <w:multiLevelType w:val="singleLevel"/>
    <w:tmpl w:val="481A5C1A"/>
    <w:lvl w:ilvl="0">
      <w:start w:val="1"/>
      <w:numFmt w:val="bullet"/>
      <w:pStyle w:val="Bullet1"/>
      <w:lvlText w:val="•"/>
      <w:lvlJc w:val="left"/>
      <w:pPr>
        <w:tabs>
          <w:tab w:val="num" w:pos="709"/>
        </w:tabs>
        <w:ind w:left="709" w:hanging="709"/>
      </w:pPr>
      <w:rPr>
        <w:rFonts w:ascii="Garamond" w:hAnsi="Garamond" w:hint="default"/>
        <w:b w:val="0"/>
        <w:i w:val="0"/>
        <w:sz w:val="24"/>
      </w:rPr>
    </w:lvl>
  </w:abstractNum>
  <w:abstractNum w:abstractNumId="19" w15:restartNumberingAfterBreak="0">
    <w:nsid w:val="760C6FBA"/>
    <w:multiLevelType w:val="hybridMultilevel"/>
    <w:tmpl w:val="F46EDE2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7F85749F"/>
    <w:multiLevelType w:val="hybridMultilevel"/>
    <w:tmpl w:val="9E70AA98"/>
    <w:lvl w:ilvl="0" w:tplc="0C090001">
      <w:start w:val="1"/>
      <w:numFmt w:val="bullet"/>
      <w:lvlText w:val=""/>
      <w:lvlJc w:val="left"/>
      <w:pPr>
        <w:ind w:left="1069" w:hanging="360"/>
      </w:pPr>
      <w:rPr>
        <w:rFonts w:ascii="Symbol" w:hAnsi="Symbol" w:hint="default"/>
      </w:rPr>
    </w:lvl>
    <w:lvl w:ilvl="1" w:tplc="0C090003" w:tentative="1">
      <w:start w:val="1"/>
      <w:numFmt w:val="bullet"/>
      <w:lvlText w:val="o"/>
      <w:lvlJc w:val="left"/>
      <w:pPr>
        <w:ind w:left="1789" w:hanging="360"/>
      </w:pPr>
      <w:rPr>
        <w:rFonts w:ascii="Courier New" w:hAnsi="Courier New" w:cs="Courier New" w:hint="default"/>
      </w:rPr>
    </w:lvl>
    <w:lvl w:ilvl="2" w:tplc="0C090005" w:tentative="1">
      <w:start w:val="1"/>
      <w:numFmt w:val="bullet"/>
      <w:lvlText w:val=""/>
      <w:lvlJc w:val="left"/>
      <w:pPr>
        <w:ind w:left="2509" w:hanging="360"/>
      </w:pPr>
      <w:rPr>
        <w:rFonts w:ascii="Wingdings" w:hAnsi="Wingdings" w:hint="default"/>
      </w:rPr>
    </w:lvl>
    <w:lvl w:ilvl="3" w:tplc="0C090001" w:tentative="1">
      <w:start w:val="1"/>
      <w:numFmt w:val="bullet"/>
      <w:lvlText w:val=""/>
      <w:lvlJc w:val="left"/>
      <w:pPr>
        <w:ind w:left="3229" w:hanging="360"/>
      </w:pPr>
      <w:rPr>
        <w:rFonts w:ascii="Symbol" w:hAnsi="Symbol" w:hint="default"/>
      </w:rPr>
    </w:lvl>
    <w:lvl w:ilvl="4" w:tplc="0C090003" w:tentative="1">
      <w:start w:val="1"/>
      <w:numFmt w:val="bullet"/>
      <w:lvlText w:val="o"/>
      <w:lvlJc w:val="left"/>
      <w:pPr>
        <w:ind w:left="3949" w:hanging="360"/>
      </w:pPr>
      <w:rPr>
        <w:rFonts w:ascii="Courier New" w:hAnsi="Courier New" w:cs="Courier New" w:hint="default"/>
      </w:rPr>
    </w:lvl>
    <w:lvl w:ilvl="5" w:tplc="0C090005" w:tentative="1">
      <w:start w:val="1"/>
      <w:numFmt w:val="bullet"/>
      <w:lvlText w:val=""/>
      <w:lvlJc w:val="left"/>
      <w:pPr>
        <w:ind w:left="4669" w:hanging="360"/>
      </w:pPr>
      <w:rPr>
        <w:rFonts w:ascii="Wingdings" w:hAnsi="Wingdings" w:hint="default"/>
      </w:rPr>
    </w:lvl>
    <w:lvl w:ilvl="6" w:tplc="0C090001" w:tentative="1">
      <w:start w:val="1"/>
      <w:numFmt w:val="bullet"/>
      <w:lvlText w:val=""/>
      <w:lvlJc w:val="left"/>
      <w:pPr>
        <w:ind w:left="5389" w:hanging="360"/>
      </w:pPr>
      <w:rPr>
        <w:rFonts w:ascii="Symbol" w:hAnsi="Symbol" w:hint="default"/>
      </w:rPr>
    </w:lvl>
    <w:lvl w:ilvl="7" w:tplc="0C090003" w:tentative="1">
      <w:start w:val="1"/>
      <w:numFmt w:val="bullet"/>
      <w:lvlText w:val="o"/>
      <w:lvlJc w:val="left"/>
      <w:pPr>
        <w:ind w:left="6109" w:hanging="360"/>
      </w:pPr>
      <w:rPr>
        <w:rFonts w:ascii="Courier New" w:hAnsi="Courier New" w:cs="Courier New" w:hint="default"/>
      </w:rPr>
    </w:lvl>
    <w:lvl w:ilvl="8" w:tplc="0C090005" w:tentative="1">
      <w:start w:val="1"/>
      <w:numFmt w:val="bullet"/>
      <w:lvlText w:val=""/>
      <w:lvlJc w:val="left"/>
      <w:pPr>
        <w:ind w:left="6829" w:hanging="360"/>
      </w:pPr>
      <w:rPr>
        <w:rFonts w:ascii="Wingdings" w:hAnsi="Wingdings" w:hint="default"/>
      </w:rPr>
    </w:lvl>
  </w:abstractNum>
  <w:num w:numId="1" w16cid:durableId="1313369051">
    <w:abstractNumId w:val="18"/>
  </w:num>
  <w:num w:numId="2" w16cid:durableId="849182717">
    <w:abstractNumId w:val="6"/>
  </w:num>
  <w:num w:numId="3" w16cid:durableId="1584995138">
    <w:abstractNumId w:val="13"/>
  </w:num>
  <w:num w:numId="4" w16cid:durableId="77681320">
    <w:abstractNumId w:val="4"/>
  </w:num>
  <w:num w:numId="5" w16cid:durableId="1204292055">
    <w:abstractNumId w:val="17"/>
  </w:num>
  <w:num w:numId="6" w16cid:durableId="668483099">
    <w:abstractNumId w:val="8"/>
  </w:num>
  <w:num w:numId="7" w16cid:durableId="1013529820">
    <w:abstractNumId w:val="16"/>
  </w:num>
  <w:num w:numId="8" w16cid:durableId="1873762566">
    <w:abstractNumId w:val="0"/>
  </w:num>
  <w:num w:numId="9" w16cid:durableId="1833133407">
    <w:abstractNumId w:val="7"/>
  </w:num>
  <w:num w:numId="10" w16cid:durableId="1270820411">
    <w:abstractNumId w:val="9"/>
  </w:num>
  <w:num w:numId="11" w16cid:durableId="1215966680">
    <w:abstractNumId w:val="20"/>
  </w:num>
  <w:num w:numId="12" w16cid:durableId="160439088">
    <w:abstractNumId w:val="5"/>
  </w:num>
  <w:num w:numId="13" w16cid:durableId="2088261343">
    <w:abstractNumId w:val="10"/>
  </w:num>
  <w:num w:numId="14" w16cid:durableId="1397976857">
    <w:abstractNumId w:val="3"/>
  </w:num>
  <w:num w:numId="15" w16cid:durableId="233592835">
    <w:abstractNumId w:val="2"/>
  </w:num>
  <w:num w:numId="16" w16cid:durableId="333919962">
    <w:abstractNumId w:val="11"/>
  </w:num>
  <w:num w:numId="17" w16cid:durableId="882598788">
    <w:abstractNumId w:val="15"/>
  </w:num>
  <w:num w:numId="18" w16cid:durableId="1151212953">
    <w:abstractNumId w:val="14"/>
  </w:num>
  <w:num w:numId="19" w16cid:durableId="2049334338">
    <w:abstractNumId w:val="19"/>
  </w:num>
  <w:num w:numId="20" w16cid:durableId="1391542359">
    <w:abstractNumId w:val="1"/>
  </w:num>
  <w:num w:numId="21" w16cid:durableId="1044259572">
    <w:abstractNumId w:val="1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SystemFonts/>
  <w:proofState w:spelling="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styleLockTheme/>
  <w:styleLockQFSet/>
  <w:defaultTabStop w:val="709"/>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AR_HasAARMergerStyling" w:val="-1"/>
    <w:docVar w:name="AAR_SetUpdateStylesOnOpen" w:val="0"/>
    <w:docVar w:name="AAR_SetZoomPercentage" w:val="108"/>
    <w:docVar w:name="OldFldsRemoved" w:val="-1"/>
  </w:docVars>
  <w:rsids>
    <w:rsidRoot w:val="00127142"/>
    <w:rsid w:val="000002B6"/>
    <w:rsid w:val="00000AB8"/>
    <w:rsid w:val="00000C11"/>
    <w:rsid w:val="000015A3"/>
    <w:rsid w:val="000042E7"/>
    <w:rsid w:val="00006574"/>
    <w:rsid w:val="00006AF3"/>
    <w:rsid w:val="00007CD4"/>
    <w:rsid w:val="00013DCA"/>
    <w:rsid w:val="00014E99"/>
    <w:rsid w:val="000225A9"/>
    <w:rsid w:val="00022639"/>
    <w:rsid w:val="00023EE7"/>
    <w:rsid w:val="00025196"/>
    <w:rsid w:val="00026FDB"/>
    <w:rsid w:val="00027458"/>
    <w:rsid w:val="00030F9C"/>
    <w:rsid w:val="00031ACF"/>
    <w:rsid w:val="00032A78"/>
    <w:rsid w:val="000430A1"/>
    <w:rsid w:val="0004403D"/>
    <w:rsid w:val="00044959"/>
    <w:rsid w:val="0004577F"/>
    <w:rsid w:val="000458A4"/>
    <w:rsid w:val="00057CAE"/>
    <w:rsid w:val="00060A62"/>
    <w:rsid w:val="00064717"/>
    <w:rsid w:val="00065089"/>
    <w:rsid w:val="0006781A"/>
    <w:rsid w:val="000721BB"/>
    <w:rsid w:val="00072333"/>
    <w:rsid w:val="000761B1"/>
    <w:rsid w:val="00076F05"/>
    <w:rsid w:val="00077564"/>
    <w:rsid w:val="00080247"/>
    <w:rsid w:val="00081B21"/>
    <w:rsid w:val="00083A8B"/>
    <w:rsid w:val="00085392"/>
    <w:rsid w:val="000855F4"/>
    <w:rsid w:val="00086CB7"/>
    <w:rsid w:val="000872BD"/>
    <w:rsid w:val="00094AE7"/>
    <w:rsid w:val="000950E8"/>
    <w:rsid w:val="000A00CD"/>
    <w:rsid w:val="000A3224"/>
    <w:rsid w:val="000A3438"/>
    <w:rsid w:val="000B00AF"/>
    <w:rsid w:val="000B37B8"/>
    <w:rsid w:val="000B42DA"/>
    <w:rsid w:val="000B52FA"/>
    <w:rsid w:val="000B560F"/>
    <w:rsid w:val="000B78A7"/>
    <w:rsid w:val="000C0CF7"/>
    <w:rsid w:val="000C1537"/>
    <w:rsid w:val="000C37B8"/>
    <w:rsid w:val="000C496B"/>
    <w:rsid w:val="000C554D"/>
    <w:rsid w:val="000C650E"/>
    <w:rsid w:val="000D1286"/>
    <w:rsid w:val="000D6568"/>
    <w:rsid w:val="000E2168"/>
    <w:rsid w:val="000E34AD"/>
    <w:rsid w:val="000E46B2"/>
    <w:rsid w:val="000F0353"/>
    <w:rsid w:val="000F09C9"/>
    <w:rsid w:val="000F3604"/>
    <w:rsid w:val="0010236D"/>
    <w:rsid w:val="001048C3"/>
    <w:rsid w:val="00104B55"/>
    <w:rsid w:val="0010654A"/>
    <w:rsid w:val="0010656C"/>
    <w:rsid w:val="0010725B"/>
    <w:rsid w:val="00111576"/>
    <w:rsid w:val="00112A3F"/>
    <w:rsid w:val="00112E3C"/>
    <w:rsid w:val="00113041"/>
    <w:rsid w:val="00114436"/>
    <w:rsid w:val="001150F5"/>
    <w:rsid w:val="00115717"/>
    <w:rsid w:val="00116341"/>
    <w:rsid w:val="00124C47"/>
    <w:rsid w:val="00127142"/>
    <w:rsid w:val="00127AE2"/>
    <w:rsid w:val="0013292E"/>
    <w:rsid w:val="00133615"/>
    <w:rsid w:val="00134058"/>
    <w:rsid w:val="00135BF4"/>
    <w:rsid w:val="00135C98"/>
    <w:rsid w:val="00145742"/>
    <w:rsid w:val="00146179"/>
    <w:rsid w:val="00146955"/>
    <w:rsid w:val="00147476"/>
    <w:rsid w:val="0015241C"/>
    <w:rsid w:val="00153933"/>
    <w:rsid w:val="001543FE"/>
    <w:rsid w:val="00154F65"/>
    <w:rsid w:val="001568B7"/>
    <w:rsid w:val="0015748D"/>
    <w:rsid w:val="00160862"/>
    <w:rsid w:val="00160C3E"/>
    <w:rsid w:val="001610F1"/>
    <w:rsid w:val="00163C93"/>
    <w:rsid w:val="00164986"/>
    <w:rsid w:val="00165B78"/>
    <w:rsid w:val="00165C28"/>
    <w:rsid w:val="001665DC"/>
    <w:rsid w:val="001679EE"/>
    <w:rsid w:val="00171140"/>
    <w:rsid w:val="001733D3"/>
    <w:rsid w:val="00174EBE"/>
    <w:rsid w:val="00175644"/>
    <w:rsid w:val="0018084B"/>
    <w:rsid w:val="00181F30"/>
    <w:rsid w:val="00186319"/>
    <w:rsid w:val="00186C51"/>
    <w:rsid w:val="00187EFD"/>
    <w:rsid w:val="0019182A"/>
    <w:rsid w:val="00191961"/>
    <w:rsid w:val="0019235D"/>
    <w:rsid w:val="001952F8"/>
    <w:rsid w:val="00196451"/>
    <w:rsid w:val="001A30DE"/>
    <w:rsid w:val="001A5C85"/>
    <w:rsid w:val="001B0185"/>
    <w:rsid w:val="001B033C"/>
    <w:rsid w:val="001B2BB5"/>
    <w:rsid w:val="001B60F0"/>
    <w:rsid w:val="001B6A14"/>
    <w:rsid w:val="001B6FD2"/>
    <w:rsid w:val="001C0D4B"/>
    <w:rsid w:val="001C0DAA"/>
    <w:rsid w:val="001C13A5"/>
    <w:rsid w:val="001C428F"/>
    <w:rsid w:val="001C4FE1"/>
    <w:rsid w:val="001C644F"/>
    <w:rsid w:val="001D0AEB"/>
    <w:rsid w:val="001D40AA"/>
    <w:rsid w:val="001D49A2"/>
    <w:rsid w:val="001D54D6"/>
    <w:rsid w:val="001E054B"/>
    <w:rsid w:val="001E4B93"/>
    <w:rsid w:val="001E56AB"/>
    <w:rsid w:val="001F07C7"/>
    <w:rsid w:val="001F3C5E"/>
    <w:rsid w:val="001F5B7D"/>
    <w:rsid w:val="001F668B"/>
    <w:rsid w:val="001F700D"/>
    <w:rsid w:val="00200467"/>
    <w:rsid w:val="0020182A"/>
    <w:rsid w:val="002073DA"/>
    <w:rsid w:val="00207B8E"/>
    <w:rsid w:val="00207D98"/>
    <w:rsid w:val="00213BC9"/>
    <w:rsid w:val="002155D8"/>
    <w:rsid w:val="00216A3B"/>
    <w:rsid w:val="00220231"/>
    <w:rsid w:val="00223A2E"/>
    <w:rsid w:val="00226F87"/>
    <w:rsid w:val="00232372"/>
    <w:rsid w:val="002333EC"/>
    <w:rsid w:val="0023614E"/>
    <w:rsid w:val="00242448"/>
    <w:rsid w:val="00242FCF"/>
    <w:rsid w:val="00244D5D"/>
    <w:rsid w:val="002461C6"/>
    <w:rsid w:val="002463D2"/>
    <w:rsid w:val="0024770F"/>
    <w:rsid w:val="0025022C"/>
    <w:rsid w:val="002505D2"/>
    <w:rsid w:val="00257333"/>
    <w:rsid w:val="00272583"/>
    <w:rsid w:val="00273363"/>
    <w:rsid w:val="00280B34"/>
    <w:rsid w:val="0028458B"/>
    <w:rsid w:val="002847EB"/>
    <w:rsid w:val="0028593D"/>
    <w:rsid w:val="00285C00"/>
    <w:rsid w:val="00287110"/>
    <w:rsid w:val="002A048C"/>
    <w:rsid w:val="002A079C"/>
    <w:rsid w:val="002A0D59"/>
    <w:rsid w:val="002A2CA5"/>
    <w:rsid w:val="002A67A2"/>
    <w:rsid w:val="002B2BBF"/>
    <w:rsid w:val="002B4B37"/>
    <w:rsid w:val="002B4EE7"/>
    <w:rsid w:val="002B53E8"/>
    <w:rsid w:val="002C078A"/>
    <w:rsid w:val="002C1135"/>
    <w:rsid w:val="002C1D56"/>
    <w:rsid w:val="002C29BC"/>
    <w:rsid w:val="002C39B2"/>
    <w:rsid w:val="002C3AA4"/>
    <w:rsid w:val="002D2975"/>
    <w:rsid w:val="002D2F39"/>
    <w:rsid w:val="002D559E"/>
    <w:rsid w:val="002D55B0"/>
    <w:rsid w:val="002D5A4F"/>
    <w:rsid w:val="002E4D22"/>
    <w:rsid w:val="002E5F1F"/>
    <w:rsid w:val="002E6912"/>
    <w:rsid w:val="002F32DA"/>
    <w:rsid w:val="003013AE"/>
    <w:rsid w:val="00303794"/>
    <w:rsid w:val="00306634"/>
    <w:rsid w:val="00306C17"/>
    <w:rsid w:val="00307009"/>
    <w:rsid w:val="00310F53"/>
    <w:rsid w:val="00313E7C"/>
    <w:rsid w:val="00314A92"/>
    <w:rsid w:val="003204E9"/>
    <w:rsid w:val="00322F3F"/>
    <w:rsid w:val="003321B6"/>
    <w:rsid w:val="0033472B"/>
    <w:rsid w:val="003348AF"/>
    <w:rsid w:val="00335B70"/>
    <w:rsid w:val="00336557"/>
    <w:rsid w:val="00336AB5"/>
    <w:rsid w:val="003370A5"/>
    <w:rsid w:val="00343866"/>
    <w:rsid w:val="00345B1A"/>
    <w:rsid w:val="00350F90"/>
    <w:rsid w:val="003521BE"/>
    <w:rsid w:val="00355394"/>
    <w:rsid w:val="00360AB7"/>
    <w:rsid w:val="003624C5"/>
    <w:rsid w:val="0036390C"/>
    <w:rsid w:val="00364D22"/>
    <w:rsid w:val="00366720"/>
    <w:rsid w:val="003675DB"/>
    <w:rsid w:val="00370369"/>
    <w:rsid w:val="003739AA"/>
    <w:rsid w:val="0037557D"/>
    <w:rsid w:val="003763CD"/>
    <w:rsid w:val="00376CD7"/>
    <w:rsid w:val="003816BF"/>
    <w:rsid w:val="00382552"/>
    <w:rsid w:val="003826D1"/>
    <w:rsid w:val="00382805"/>
    <w:rsid w:val="00386982"/>
    <w:rsid w:val="0039058F"/>
    <w:rsid w:val="00391DF1"/>
    <w:rsid w:val="00394749"/>
    <w:rsid w:val="003A0CE9"/>
    <w:rsid w:val="003A154A"/>
    <w:rsid w:val="003A2334"/>
    <w:rsid w:val="003A4C8F"/>
    <w:rsid w:val="003A5AE0"/>
    <w:rsid w:val="003A5EB6"/>
    <w:rsid w:val="003A77CC"/>
    <w:rsid w:val="003B3DB9"/>
    <w:rsid w:val="003C64DC"/>
    <w:rsid w:val="003D124B"/>
    <w:rsid w:val="003D1651"/>
    <w:rsid w:val="003D56BF"/>
    <w:rsid w:val="003D5EAD"/>
    <w:rsid w:val="003D5F4B"/>
    <w:rsid w:val="003D7609"/>
    <w:rsid w:val="003E4173"/>
    <w:rsid w:val="003E6063"/>
    <w:rsid w:val="003E6A54"/>
    <w:rsid w:val="003E75F3"/>
    <w:rsid w:val="003F4132"/>
    <w:rsid w:val="003F6416"/>
    <w:rsid w:val="004000EB"/>
    <w:rsid w:val="004009D8"/>
    <w:rsid w:val="004047C5"/>
    <w:rsid w:val="00404C8D"/>
    <w:rsid w:val="0040662D"/>
    <w:rsid w:val="00410B35"/>
    <w:rsid w:val="00411475"/>
    <w:rsid w:val="00417498"/>
    <w:rsid w:val="004206D4"/>
    <w:rsid w:val="0042597A"/>
    <w:rsid w:val="00427716"/>
    <w:rsid w:val="00427F72"/>
    <w:rsid w:val="00430DD7"/>
    <w:rsid w:val="00432CC3"/>
    <w:rsid w:val="00435159"/>
    <w:rsid w:val="0044039E"/>
    <w:rsid w:val="0044584A"/>
    <w:rsid w:val="00445FD4"/>
    <w:rsid w:val="0045157A"/>
    <w:rsid w:val="00454FBF"/>
    <w:rsid w:val="00456DAF"/>
    <w:rsid w:val="004629ED"/>
    <w:rsid w:val="00465EFC"/>
    <w:rsid w:val="00470ABC"/>
    <w:rsid w:val="00471334"/>
    <w:rsid w:val="0048230E"/>
    <w:rsid w:val="004825E7"/>
    <w:rsid w:val="00482968"/>
    <w:rsid w:val="004955F7"/>
    <w:rsid w:val="00495ED6"/>
    <w:rsid w:val="004A6671"/>
    <w:rsid w:val="004B465A"/>
    <w:rsid w:val="004B7E46"/>
    <w:rsid w:val="004C3FD5"/>
    <w:rsid w:val="004C46BE"/>
    <w:rsid w:val="004D00A6"/>
    <w:rsid w:val="004D1FF6"/>
    <w:rsid w:val="004D375B"/>
    <w:rsid w:val="004D4C66"/>
    <w:rsid w:val="004D568E"/>
    <w:rsid w:val="004E03E6"/>
    <w:rsid w:val="004E103F"/>
    <w:rsid w:val="004E198A"/>
    <w:rsid w:val="004E26EC"/>
    <w:rsid w:val="004E45AC"/>
    <w:rsid w:val="004E4CB2"/>
    <w:rsid w:val="004E5844"/>
    <w:rsid w:val="004E59F6"/>
    <w:rsid w:val="004E6036"/>
    <w:rsid w:val="004F03AB"/>
    <w:rsid w:val="004F2D25"/>
    <w:rsid w:val="004F35E0"/>
    <w:rsid w:val="004F564B"/>
    <w:rsid w:val="004F63E7"/>
    <w:rsid w:val="004F6980"/>
    <w:rsid w:val="004F7B33"/>
    <w:rsid w:val="00501DE6"/>
    <w:rsid w:val="00507C17"/>
    <w:rsid w:val="0051030B"/>
    <w:rsid w:val="005105CC"/>
    <w:rsid w:val="005115EE"/>
    <w:rsid w:val="00511CB3"/>
    <w:rsid w:val="0051476E"/>
    <w:rsid w:val="005150B5"/>
    <w:rsid w:val="00515A80"/>
    <w:rsid w:val="00521355"/>
    <w:rsid w:val="00522035"/>
    <w:rsid w:val="005241C6"/>
    <w:rsid w:val="00526A34"/>
    <w:rsid w:val="005301B4"/>
    <w:rsid w:val="0053040E"/>
    <w:rsid w:val="00537061"/>
    <w:rsid w:val="00537D19"/>
    <w:rsid w:val="00537E17"/>
    <w:rsid w:val="0054227E"/>
    <w:rsid w:val="005441D8"/>
    <w:rsid w:val="00547650"/>
    <w:rsid w:val="00547CD5"/>
    <w:rsid w:val="00554832"/>
    <w:rsid w:val="00555CEE"/>
    <w:rsid w:val="00560113"/>
    <w:rsid w:val="00562469"/>
    <w:rsid w:val="00562F3A"/>
    <w:rsid w:val="005642BA"/>
    <w:rsid w:val="00571455"/>
    <w:rsid w:val="0057560E"/>
    <w:rsid w:val="005810B3"/>
    <w:rsid w:val="00581674"/>
    <w:rsid w:val="0058363E"/>
    <w:rsid w:val="00587B21"/>
    <w:rsid w:val="005904D1"/>
    <w:rsid w:val="0059159D"/>
    <w:rsid w:val="00592C60"/>
    <w:rsid w:val="0059455C"/>
    <w:rsid w:val="0059494F"/>
    <w:rsid w:val="005956D6"/>
    <w:rsid w:val="005977AE"/>
    <w:rsid w:val="00597D5E"/>
    <w:rsid w:val="005A1FD5"/>
    <w:rsid w:val="005A347D"/>
    <w:rsid w:val="005A564B"/>
    <w:rsid w:val="005A5D9E"/>
    <w:rsid w:val="005A68B3"/>
    <w:rsid w:val="005A7A6A"/>
    <w:rsid w:val="005A7E4B"/>
    <w:rsid w:val="005A7F21"/>
    <w:rsid w:val="005B00C1"/>
    <w:rsid w:val="005B20B4"/>
    <w:rsid w:val="005B316F"/>
    <w:rsid w:val="005B54EA"/>
    <w:rsid w:val="005B5CBD"/>
    <w:rsid w:val="005B6BCD"/>
    <w:rsid w:val="005C5874"/>
    <w:rsid w:val="005D5F3B"/>
    <w:rsid w:val="005D635C"/>
    <w:rsid w:val="005E0EA3"/>
    <w:rsid w:val="005E279B"/>
    <w:rsid w:val="005E353F"/>
    <w:rsid w:val="005E36E3"/>
    <w:rsid w:val="005E4751"/>
    <w:rsid w:val="005E5456"/>
    <w:rsid w:val="005E69EA"/>
    <w:rsid w:val="005F707E"/>
    <w:rsid w:val="005F7F56"/>
    <w:rsid w:val="00600762"/>
    <w:rsid w:val="006023E1"/>
    <w:rsid w:val="00603D72"/>
    <w:rsid w:val="00604716"/>
    <w:rsid w:val="00606D87"/>
    <w:rsid w:val="00611CD6"/>
    <w:rsid w:val="00612161"/>
    <w:rsid w:val="00612290"/>
    <w:rsid w:val="006162BA"/>
    <w:rsid w:val="00620BAA"/>
    <w:rsid w:val="0062171E"/>
    <w:rsid w:val="006225BA"/>
    <w:rsid w:val="00623A07"/>
    <w:rsid w:val="00624747"/>
    <w:rsid w:val="006266FD"/>
    <w:rsid w:val="00630005"/>
    <w:rsid w:val="006323B6"/>
    <w:rsid w:val="00634B8D"/>
    <w:rsid w:val="00645BE6"/>
    <w:rsid w:val="00645FF9"/>
    <w:rsid w:val="0064637C"/>
    <w:rsid w:val="00647400"/>
    <w:rsid w:val="0065036B"/>
    <w:rsid w:val="00650C00"/>
    <w:rsid w:val="00651692"/>
    <w:rsid w:val="00652C02"/>
    <w:rsid w:val="006570C7"/>
    <w:rsid w:val="00661A6F"/>
    <w:rsid w:val="00662327"/>
    <w:rsid w:val="00664565"/>
    <w:rsid w:val="00664668"/>
    <w:rsid w:val="00665ED2"/>
    <w:rsid w:val="00666408"/>
    <w:rsid w:val="00666AC0"/>
    <w:rsid w:val="00671E93"/>
    <w:rsid w:val="00673632"/>
    <w:rsid w:val="00674100"/>
    <w:rsid w:val="00675512"/>
    <w:rsid w:val="00680139"/>
    <w:rsid w:val="00682B89"/>
    <w:rsid w:val="00686857"/>
    <w:rsid w:val="00691DA2"/>
    <w:rsid w:val="006966DB"/>
    <w:rsid w:val="00696FEC"/>
    <w:rsid w:val="006A07FA"/>
    <w:rsid w:val="006A2562"/>
    <w:rsid w:val="006A5693"/>
    <w:rsid w:val="006A66D0"/>
    <w:rsid w:val="006A79E9"/>
    <w:rsid w:val="006B053E"/>
    <w:rsid w:val="006B1418"/>
    <w:rsid w:val="006B229B"/>
    <w:rsid w:val="006B3D9D"/>
    <w:rsid w:val="006B5ACD"/>
    <w:rsid w:val="006B78DB"/>
    <w:rsid w:val="006C1418"/>
    <w:rsid w:val="006C7678"/>
    <w:rsid w:val="006C7BCC"/>
    <w:rsid w:val="006E07C1"/>
    <w:rsid w:val="006E62CE"/>
    <w:rsid w:val="006E6551"/>
    <w:rsid w:val="006E74B7"/>
    <w:rsid w:val="006F71C8"/>
    <w:rsid w:val="00701B06"/>
    <w:rsid w:val="00703B20"/>
    <w:rsid w:val="00704F25"/>
    <w:rsid w:val="00704F78"/>
    <w:rsid w:val="00705095"/>
    <w:rsid w:val="00713CD4"/>
    <w:rsid w:val="007143B3"/>
    <w:rsid w:val="00722065"/>
    <w:rsid w:val="00723132"/>
    <w:rsid w:val="00723AD9"/>
    <w:rsid w:val="00723D7A"/>
    <w:rsid w:val="00730D2F"/>
    <w:rsid w:val="00731E1A"/>
    <w:rsid w:val="0073233F"/>
    <w:rsid w:val="00732584"/>
    <w:rsid w:val="007335AA"/>
    <w:rsid w:val="00737E7C"/>
    <w:rsid w:val="007424D8"/>
    <w:rsid w:val="00742ADE"/>
    <w:rsid w:val="007445B8"/>
    <w:rsid w:val="00746469"/>
    <w:rsid w:val="0075103C"/>
    <w:rsid w:val="007567AE"/>
    <w:rsid w:val="0075786E"/>
    <w:rsid w:val="00760040"/>
    <w:rsid w:val="00760D48"/>
    <w:rsid w:val="00763162"/>
    <w:rsid w:val="00773B82"/>
    <w:rsid w:val="00773D55"/>
    <w:rsid w:val="00776ACC"/>
    <w:rsid w:val="007818A9"/>
    <w:rsid w:val="007818B4"/>
    <w:rsid w:val="00783C0D"/>
    <w:rsid w:val="00784885"/>
    <w:rsid w:val="00786F2D"/>
    <w:rsid w:val="00787F71"/>
    <w:rsid w:val="00791C79"/>
    <w:rsid w:val="00793076"/>
    <w:rsid w:val="00794CDD"/>
    <w:rsid w:val="00796B5B"/>
    <w:rsid w:val="0079772A"/>
    <w:rsid w:val="0079785F"/>
    <w:rsid w:val="00797F01"/>
    <w:rsid w:val="007A0C80"/>
    <w:rsid w:val="007A20C1"/>
    <w:rsid w:val="007A21DF"/>
    <w:rsid w:val="007A26E9"/>
    <w:rsid w:val="007A34FA"/>
    <w:rsid w:val="007A42D6"/>
    <w:rsid w:val="007A4CD5"/>
    <w:rsid w:val="007A6A93"/>
    <w:rsid w:val="007A7234"/>
    <w:rsid w:val="007B0579"/>
    <w:rsid w:val="007B35D1"/>
    <w:rsid w:val="007B4E81"/>
    <w:rsid w:val="007C5A55"/>
    <w:rsid w:val="007C5E14"/>
    <w:rsid w:val="007D65B7"/>
    <w:rsid w:val="007D67F9"/>
    <w:rsid w:val="007E4BC3"/>
    <w:rsid w:val="007E5743"/>
    <w:rsid w:val="007F35E3"/>
    <w:rsid w:val="007F6C57"/>
    <w:rsid w:val="0080116A"/>
    <w:rsid w:val="00803421"/>
    <w:rsid w:val="00804A26"/>
    <w:rsid w:val="008062EE"/>
    <w:rsid w:val="00812E26"/>
    <w:rsid w:val="0081323F"/>
    <w:rsid w:val="0081664B"/>
    <w:rsid w:val="008170DF"/>
    <w:rsid w:val="00817196"/>
    <w:rsid w:val="008219F8"/>
    <w:rsid w:val="00824039"/>
    <w:rsid w:val="00825DF8"/>
    <w:rsid w:val="008268AE"/>
    <w:rsid w:val="008314CD"/>
    <w:rsid w:val="008328C3"/>
    <w:rsid w:val="0083489B"/>
    <w:rsid w:val="00844D08"/>
    <w:rsid w:val="00845BC3"/>
    <w:rsid w:val="00852B95"/>
    <w:rsid w:val="0085614F"/>
    <w:rsid w:val="00860453"/>
    <w:rsid w:val="0086189C"/>
    <w:rsid w:val="00861F83"/>
    <w:rsid w:val="00867706"/>
    <w:rsid w:val="00870300"/>
    <w:rsid w:val="00871A5B"/>
    <w:rsid w:val="00873AB5"/>
    <w:rsid w:val="00873ABC"/>
    <w:rsid w:val="008745AF"/>
    <w:rsid w:val="0087552F"/>
    <w:rsid w:val="0088133B"/>
    <w:rsid w:val="0088412D"/>
    <w:rsid w:val="00891166"/>
    <w:rsid w:val="008955CF"/>
    <w:rsid w:val="00895A6F"/>
    <w:rsid w:val="008960D6"/>
    <w:rsid w:val="008966CE"/>
    <w:rsid w:val="00896EBC"/>
    <w:rsid w:val="00897B7D"/>
    <w:rsid w:val="008A3027"/>
    <w:rsid w:val="008A64E2"/>
    <w:rsid w:val="008A6E15"/>
    <w:rsid w:val="008A7199"/>
    <w:rsid w:val="008B1C01"/>
    <w:rsid w:val="008B1CB3"/>
    <w:rsid w:val="008B2B47"/>
    <w:rsid w:val="008B4C26"/>
    <w:rsid w:val="008B5708"/>
    <w:rsid w:val="008B6E37"/>
    <w:rsid w:val="008B7441"/>
    <w:rsid w:val="008C0CBF"/>
    <w:rsid w:val="008C2E9A"/>
    <w:rsid w:val="008C574C"/>
    <w:rsid w:val="008C66A2"/>
    <w:rsid w:val="008C71B9"/>
    <w:rsid w:val="008D3D51"/>
    <w:rsid w:val="008D42CC"/>
    <w:rsid w:val="008D47F7"/>
    <w:rsid w:val="008D5664"/>
    <w:rsid w:val="008D75E5"/>
    <w:rsid w:val="008E170B"/>
    <w:rsid w:val="008E27D2"/>
    <w:rsid w:val="008E3667"/>
    <w:rsid w:val="008E3FF2"/>
    <w:rsid w:val="008E5341"/>
    <w:rsid w:val="008F1F42"/>
    <w:rsid w:val="008F2EFE"/>
    <w:rsid w:val="008F401F"/>
    <w:rsid w:val="008F4E94"/>
    <w:rsid w:val="008F6890"/>
    <w:rsid w:val="008F6EA2"/>
    <w:rsid w:val="008F7A48"/>
    <w:rsid w:val="0090065E"/>
    <w:rsid w:val="0090219B"/>
    <w:rsid w:val="00903EAC"/>
    <w:rsid w:val="00904A8C"/>
    <w:rsid w:val="0090689C"/>
    <w:rsid w:val="009077BA"/>
    <w:rsid w:val="00912B29"/>
    <w:rsid w:val="00915859"/>
    <w:rsid w:val="00916890"/>
    <w:rsid w:val="00921CE4"/>
    <w:rsid w:val="00922111"/>
    <w:rsid w:val="00923F05"/>
    <w:rsid w:val="009319C5"/>
    <w:rsid w:val="00932EC5"/>
    <w:rsid w:val="009346FE"/>
    <w:rsid w:val="00935C37"/>
    <w:rsid w:val="00940BB3"/>
    <w:rsid w:val="0094123B"/>
    <w:rsid w:val="009415D0"/>
    <w:rsid w:val="00941F7E"/>
    <w:rsid w:val="00944A61"/>
    <w:rsid w:val="00953EAE"/>
    <w:rsid w:val="00955DF7"/>
    <w:rsid w:val="009615E2"/>
    <w:rsid w:val="00963787"/>
    <w:rsid w:val="009645BE"/>
    <w:rsid w:val="00971979"/>
    <w:rsid w:val="00971B54"/>
    <w:rsid w:val="0097252E"/>
    <w:rsid w:val="00972B54"/>
    <w:rsid w:val="00974FD7"/>
    <w:rsid w:val="00975767"/>
    <w:rsid w:val="009764D7"/>
    <w:rsid w:val="0097674F"/>
    <w:rsid w:val="00976E40"/>
    <w:rsid w:val="00977038"/>
    <w:rsid w:val="009772FA"/>
    <w:rsid w:val="0098043A"/>
    <w:rsid w:val="00983EE9"/>
    <w:rsid w:val="00986A57"/>
    <w:rsid w:val="009916E5"/>
    <w:rsid w:val="009971BD"/>
    <w:rsid w:val="009A2D0D"/>
    <w:rsid w:val="009A3EFC"/>
    <w:rsid w:val="009B0097"/>
    <w:rsid w:val="009B045C"/>
    <w:rsid w:val="009B17BB"/>
    <w:rsid w:val="009C0676"/>
    <w:rsid w:val="009C20D3"/>
    <w:rsid w:val="009C2AFB"/>
    <w:rsid w:val="009C4C34"/>
    <w:rsid w:val="009D04C0"/>
    <w:rsid w:val="009D0648"/>
    <w:rsid w:val="009D2385"/>
    <w:rsid w:val="009D26A3"/>
    <w:rsid w:val="009D3A9B"/>
    <w:rsid w:val="009D47DE"/>
    <w:rsid w:val="009E24E8"/>
    <w:rsid w:val="009E3F1E"/>
    <w:rsid w:val="009E4DC3"/>
    <w:rsid w:val="009E68FA"/>
    <w:rsid w:val="009E79E5"/>
    <w:rsid w:val="009F03F8"/>
    <w:rsid w:val="009F0F62"/>
    <w:rsid w:val="009F2041"/>
    <w:rsid w:val="009F4159"/>
    <w:rsid w:val="009F4F2C"/>
    <w:rsid w:val="009F683D"/>
    <w:rsid w:val="00A001C8"/>
    <w:rsid w:val="00A027D3"/>
    <w:rsid w:val="00A03255"/>
    <w:rsid w:val="00A14763"/>
    <w:rsid w:val="00A14E29"/>
    <w:rsid w:val="00A16270"/>
    <w:rsid w:val="00A16740"/>
    <w:rsid w:val="00A21141"/>
    <w:rsid w:val="00A22863"/>
    <w:rsid w:val="00A323F8"/>
    <w:rsid w:val="00A34DF0"/>
    <w:rsid w:val="00A35153"/>
    <w:rsid w:val="00A37061"/>
    <w:rsid w:val="00A45F14"/>
    <w:rsid w:val="00A504D9"/>
    <w:rsid w:val="00A51B7E"/>
    <w:rsid w:val="00A55D56"/>
    <w:rsid w:val="00A5679E"/>
    <w:rsid w:val="00A6306D"/>
    <w:rsid w:val="00A63997"/>
    <w:rsid w:val="00A6501D"/>
    <w:rsid w:val="00A65CF9"/>
    <w:rsid w:val="00A7432B"/>
    <w:rsid w:val="00A84DFF"/>
    <w:rsid w:val="00A84EE9"/>
    <w:rsid w:val="00A8668D"/>
    <w:rsid w:val="00A87801"/>
    <w:rsid w:val="00A906BA"/>
    <w:rsid w:val="00A91BAE"/>
    <w:rsid w:val="00A926A5"/>
    <w:rsid w:val="00A95CE1"/>
    <w:rsid w:val="00A96081"/>
    <w:rsid w:val="00AA7593"/>
    <w:rsid w:val="00AA7936"/>
    <w:rsid w:val="00AB1DD8"/>
    <w:rsid w:val="00AB1ED0"/>
    <w:rsid w:val="00AB7269"/>
    <w:rsid w:val="00AC3AFF"/>
    <w:rsid w:val="00AC4120"/>
    <w:rsid w:val="00AC5382"/>
    <w:rsid w:val="00AC7111"/>
    <w:rsid w:val="00AD6E33"/>
    <w:rsid w:val="00AD772E"/>
    <w:rsid w:val="00AE01CC"/>
    <w:rsid w:val="00AE10DF"/>
    <w:rsid w:val="00AE2EB0"/>
    <w:rsid w:val="00AE3357"/>
    <w:rsid w:val="00AE3D09"/>
    <w:rsid w:val="00AE5F6A"/>
    <w:rsid w:val="00AE676B"/>
    <w:rsid w:val="00AE6B75"/>
    <w:rsid w:val="00AF534C"/>
    <w:rsid w:val="00B01333"/>
    <w:rsid w:val="00B02A21"/>
    <w:rsid w:val="00B03946"/>
    <w:rsid w:val="00B06CF4"/>
    <w:rsid w:val="00B12423"/>
    <w:rsid w:val="00B16BE6"/>
    <w:rsid w:val="00B20026"/>
    <w:rsid w:val="00B21052"/>
    <w:rsid w:val="00B219C1"/>
    <w:rsid w:val="00B225CA"/>
    <w:rsid w:val="00B25B41"/>
    <w:rsid w:val="00B26469"/>
    <w:rsid w:val="00B36DFC"/>
    <w:rsid w:val="00B37615"/>
    <w:rsid w:val="00B40B97"/>
    <w:rsid w:val="00B426B9"/>
    <w:rsid w:val="00B43651"/>
    <w:rsid w:val="00B43BB2"/>
    <w:rsid w:val="00B45929"/>
    <w:rsid w:val="00B461A9"/>
    <w:rsid w:val="00B46DE8"/>
    <w:rsid w:val="00B474AC"/>
    <w:rsid w:val="00B50477"/>
    <w:rsid w:val="00B52160"/>
    <w:rsid w:val="00B53338"/>
    <w:rsid w:val="00B546F0"/>
    <w:rsid w:val="00B54783"/>
    <w:rsid w:val="00B553E5"/>
    <w:rsid w:val="00B561A5"/>
    <w:rsid w:val="00B605B4"/>
    <w:rsid w:val="00B613B7"/>
    <w:rsid w:val="00B667ED"/>
    <w:rsid w:val="00B70E60"/>
    <w:rsid w:val="00B7285A"/>
    <w:rsid w:val="00B7302D"/>
    <w:rsid w:val="00B75A33"/>
    <w:rsid w:val="00B768A4"/>
    <w:rsid w:val="00B76A08"/>
    <w:rsid w:val="00B81835"/>
    <w:rsid w:val="00B82789"/>
    <w:rsid w:val="00B86097"/>
    <w:rsid w:val="00B95FA4"/>
    <w:rsid w:val="00B97119"/>
    <w:rsid w:val="00BA0357"/>
    <w:rsid w:val="00BA2B34"/>
    <w:rsid w:val="00BA71EC"/>
    <w:rsid w:val="00BA78BC"/>
    <w:rsid w:val="00BA7C4E"/>
    <w:rsid w:val="00BB001C"/>
    <w:rsid w:val="00BB4B66"/>
    <w:rsid w:val="00BB4C0F"/>
    <w:rsid w:val="00BB735E"/>
    <w:rsid w:val="00BC1834"/>
    <w:rsid w:val="00BC2A5D"/>
    <w:rsid w:val="00BC2F9B"/>
    <w:rsid w:val="00BC5D2F"/>
    <w:rsid w:val="00BC5D54"/>
    <w:rsid w:val="00BC662F"/>
    <w:rsid w:val="00BD27EA"/>
    <w:rsid w:val="00BD316E"/>
    <w:rsid w:val="00BD4DAA"/>
    <w:rsid w:val="00BD5719"/>
    <w:rsid w:val="00BD5810"/>
    <w:rsid w:val="00BE2EDA"/>
    <w:rsid w:val="00BE6E43"/>
    <w:rsid w:val="00BF6C39"/>
    <w:rsid w:val="00C0179F"/>
    <w:rsid w:val="00C03569"/>
    <w:rsid w:val="00C143CD"/>
    <w:rsid w:val="00C14616"/>
    <w:rsid w:val="00C148B8"/>
    <w:rsid w:val="00C1707E"/>
    <w:rsid w:val="00C1730B"/>
    <w:rsid w:val="00C232A6"/>
    <w:rsid w:val="00C23A1B"/>
    <w:rsid w:val="00C27F34"/>
    <w:rsid w:val="00C301E8"/>
    <w:rsid w:val="00C32004"/>
    <w:rsid w:val="00C37436"/>
    <w:rsid w:val="00C374FD"/>
    <w:rsid w:val="00C3795C"/>
    <w:rsid w:val="00C4115D"/>
    <w:rsid w:val="00C43BF7"/>
    <w:rsid w:val="00C46C5B"/>
    <w:rsid w:val="00C5198C"/>
    <w:rsid w:val="00C54F59"/>
    <w:rsid w:val="00C559E5"/>
    <w:rsid w:val="00C57810"/>
    <w:rsid w:val="00C60B79"/>
    <w:rsid w:val="00C60C19"/>
    <w:rsid w:val="00C65345"/>
    <w:rsid w:val="00C65D12"/>
    <w:rsid w:val="00C65E87"/>
    <w:rsid w:val="00C665A8"/>
    <w:rsid w:val="00C70F28"/>
    <w:rsid w:val="00C72DF3"/>
    <w:rsid w:val="00C740CE"/>
    <w:rsid w:val="00C744E4"/>
    <w:rsid w:val="00C7521D"/>
    <w:rsid w:val="00C8651D"/>
    <w:rsid w:val="00C86C66"/>
    <w:rsid w:val="00C87095"/>
    <w:rsid w:val="00C923CB"/>
    <w:rsid w:val="00C958C6"/>
    <w:rsid w:val="00C961D4"/>
    <w:rsid w:val="00C96590"/>
    <w:rsid w:val="00C96BC4"/>
    <w:rsid w:val="00C9745E"/>
    <w:rsid w:val="00CA0FA0"/>
    <w:rsid w:val="00CA4A0B"/>
    <w:rsid w:val="00CA53C4"/>
    <w:rsid w:val="00CB25F6"/>
    <w:rsid w:val="00CB6978"/>
    <w:rsid w:val="00CC0F05"/>
    <w:rsid w:val="00CC1D13"/>
    <w:rsid w:val="00CC1F4B"/>
    <w:rsid w:val="00CC288E"/>
    <w:rsid w:val="00CC397F"/>
    <w:rsid w:val="00CC6349"/>
    <w:rsid w:val="00CC7742"/>
    <w:rsid w:val="00CE15F2"/>
    <w:rsid w:val="00CE2587"/>
    <w:rsid w:val="00CE4FEC"/>
    <w:rsid w:val="00CE5CE2"/>
    <w:rsid w:val="00CE6996"/>
    <w:rsid w:val="00CF44AE"/>
    <w:rsid w:val="00CF6D18"/>
    <w:rsid w:val="00CF6DC0"/>
    <w:rsid w:val="00D04D02"/>
    <w:rsid w:val="00D04DE7"/>
    <w:rsid w:val="00D078C6"/>
    <w:rsid w:val="00D12FC8"/>
    <w:rsid w:val="00D13047"/>
    <w:rsid w:val="00D1511D"/>
    <w:rsid w:val="00D16E55"/>
    <w:rsid w:val="00D21E88"/>
    <w:rsid w:val="00D22414"/>
    <w:rsid w:val="00D23D27"/>
    <w:rsid w:val="00D25119"/>
    <w:rsid w:val="00D25298"/>
    <w:rsid w:val="00D3549F"/>
    <w:rsid w:val="00D35DAE"/>
    <w:rsid w:val="00D40A16"/>
    <w:rsid w:val="00D43FB4"/>
    <w:rsid w:val="00D443D5"/>
    <w:rsid w:val="00D444F6"/>
    <w:rsid w:val="00D445D5"/>
    <w:rsid w:val="00D45790"/>
    <w:rsid w:val="00D458E8"/>
    <w:rsid w:val="00D47226"/>
    <w:rsid w:val="00D474D3"/>
    <w:rsid w:val="00D50FEE"/>
    <w:rsid w:val="00D538FC"/>
    <w:rsid w:val="00D53E49"/>
    <w:rsid w:val="00D55A56"/>
    <w:rsid w:val="00D55AFB"/>
    <w:rsid w:val="00D640FE"/>
    <w:rsid w:val="00D6474A"/>
    <w:rsid w:val="00D663E3"/>
    <w:rsid w:val="00D670CA"/>
    <w:rsid w:val="00D72844"/>
    <w:rsid w:val="00D728EF"/>
    <w:rsid w:val="00D743A2"/>
    <w:rsid w:val="00D81206"/>
    <w:rsid w:val="00D81846"/>
    <w:rsid w:val="00D81AFD"/>
    <w:rsid w:val="00D82319"/>
    <w:rsid w:val="00D831B4"/>
    <w:rsid w:val="00D844F6"/>
    <w:rsid w:val="00D8668F"/>
    <w:rsid w:val="00D868BE"/>
    <w:rsid w:val="00D8770A"/>
    <w:rsid w:val="00D87FB8"/>
    <w:rsid w:val="00D9032A"/>
    <w:rsid w:val="00D96299"/>
    <w:rsid w:val="00D978B7"/>
    <w:rsid w:val="00DA01CC"/>
    <w:rsid w:val="00DA381B"/>
    <w:rsid w:val="00DA3CEE"/>
    <w:rsid w:val="00DA4AC7"/>
    <w:rsid w:val="00DB783B"/>
    <w:rsid w:val="00DC28FF"/>
    <w:rsid w:val="00DC2CDB"/>
    <w:rsid w:val="00DC50F8"/>
    <w:rsid w:val="00DC6142"/>
    <w:rsid w:val="00DC660D"/>
    <w:rsid w:val="00DC6BA6"/>
    <w:rsid w:val="00DC7E6B"/>
    <w:rsid w:val="00DD0E8A"/>
    <w:rsid w:val="00DD3B00"/>
    <w:rsid w:val="00DD41FA"/>
    <w:rsid w:val="00DD60F1"/>
    <w:rsid w:val="00DD69BD"/>
    <w:rsid w:val="00DD6D6B"/>
    <w:rsid w:val="00DD7A58"/>
    <w:rsid w:val="00DE154D"/>
    <w:rsid w:val="00DE3A04"/>
    <w:rsid w:val="00DE723C"/>
    <w:rsid w:val="00DE7428"/>
    <w:rsid w:val="00DF03E8"/>
    <w:rsid w:val="00DF1262"/>
    <w:rsid w:val="00DF1EA4"/>
    <w:rsid w:val="00DF6726"/>
    <w:rsid w:val="00DF79B0"/>
    <w:rsid w:val="00E00EBD"/>
    <w:rsid w:val="00E07E51"/>
    <w:rsid w:val="00E119AC"/>
    <w:rsid w:val="00E12809"/>
    <w:rsid w:val="00E13379"/>
    <w:rsid w:val="00E15C47"/>
    <w:rsid w:val="00E256AF"/>
    <w:rsid w:val="00E25829"/>
    <w:rsid w:val="00E25D34"/>
    <w:rsid w:val="00E32FFA"/>
    <w:rsid w:val="00E35329"/>
    <w:rsid w:val="00E35994"/>
    <w:rsid w:val="00E46FB9"/>
    <w:rsid w:val="00E503C8"/>
    <w:rsid w:val="00E53934"/>
    <w:rsid w:val="00E54D2B"/>
    <w:rsid w:val="00E55BE5"/>
    <w:rsid w:val="00E57AA6"/>
    <w:rsid w:val="00E60AA3"/>
    <w:rsid w:val="00E625D8"/>
    <w:rsid w:val="00E62FC6"/>
    <w:rsid w:val="00E63D02"/>
    <w:rsid w:val="00E647F6"/>
    <w:rsid w:val="00E64A70"/>
    <w:rsid w:val="00E65165"/>
    <w:rsid w:val="00E65E0F"/>
    <w:rsid w:val="00E67E13"/>
    <w:rsid w:val="00E70B0B"/>
    <w:rsid w:val="00E76525"/>
    <w:rsid w:val="00E80D63"/>
    <w:rsid w:val="00E810B2"/>
    <w:rsid w:val="00E826EC"/>
    <w:rsid w:val="00E84460"/>
    <w:rsid w:val="00E926EE"/>
    <w:rsid w:val="00E94F72"/>
    <w:rsid w:val="00EA17FB"/>
    <w:rsid w:val="00EA45FB"/>
    <w:rsid w:val="00EA4654"/>
    <w:rsid w:val="00EA5E72"/>
    <w:rsid w:val="00EA78DE"/>
    <w:rsid w:val="00EB01E4"/>
    <w:rsid w:val="00EB5BF9"/>
    <w:rsid w:val="00EB7A6A"/>
    <w:rsid w:val="00EC772E"/>
    <w:rsid w:val="00ED0057"/>
    <w:rsid w:val="00ED0204"/>
    <w:rsid w:val="00ED0A33"/>
    <w:rsid w:val="00ED0BCD"/>
    <w:rsid w:val="00ED1CE8"/>
    <w:rsid w:val="00ED2352"/>
    <w:rsid w:val="00ED3122"/>
    <w:rsid w:val="00ED3F98"/>
    <w:rsid w:val="00ED414D"/>
    <w:rsid w:val="00EE1844"/>
    <w:rsid w:val="00EE4320"/>
    <w:rsid w:val="00EE5946"/>
    <w:rsid w:val="00EE63FD"/>
    <w:rsid w:val="00EE7103"/>
    <w:rsid w:val="00EE723F"/>
    <w:rsid w:val="00EF1D6A"/>
    <w:rsid w:val="00EF7F7B"/>
    <w:rsid w:val="00F022BF"/>
    <w:rsid w:val="00F03A13"/>
    <w:rsid w:val="00F03AF7"/>
    <w:rsid w:val="00F10963"/>
    <w:rsid w:val="00F1223A"/>
    <w:rsid w:val="00F13DA3"/>
    <w:rsid w:val="00F148B8"/>
    <w:rsid w:val="00F15C00"/>
    <w:rsid w:val="00F21166"/>
    <w:rsid w:val="00F25A0F"/>
    <w:rsid w:val="00F326F6"/>
    <w:rsid w:val="00F33F44"/>
    <w:rsid w:val="00F3408A"/>
    <w:rsid w:val="00F349B5"/>
    <w:rsid w:val="00F35FB5"/>
    <w:rsid w:val="00F36C44"/>
    <w:rsid w:val="00F41C2A"/>
    <w:rsid w:val="00F42996"/>
    <w:rsid w:val="00F44155"/>
    <w:rsid w:val="00F44E4D"/>
    <w:rsid w:val="00F532A8"/>
    <w:rsid w:val="00F55118"/>
    <w:rsid w:val="00F556D6"/>
    <w:rsid w:val="00F673CE"/>
    <w:rsid w:val="00F7260C"/>
    <w:rsid w:val="00F7351E"/>
    <w:rsid w:val="00F746D9"/>
    <w:rsid w:val="00F74971"/>
    <w:rsid w:val="00F74A3F"/>
    <w:rsid w:val="00F75A48"/>
    <w:rsid w:val="00F82647"/>
    <w:rsid w:val="00F868F0"/>
    <w:rsid w:val="00F9037D"/>
    <w:rsid w:val="00F90F5B"/>
    <w:rsid w:val="00F917DE"/>
    <w:rsid w:val="00F923AA"/>
    <w:rsid w:val="00F93E77"/>
    <w:rsid w:val="00F94327"/>
    <w:rsid w:val="00F945BD"/>
    <w:rsid w:val="00F95620"/>
    <w:rsid w:val="00F95B19"/>
    <w:rsid w:val="00F96FF7"/>
    <w:rsid w:val="00FA1392"/>
    <w:rsid w:val="00FA6D9C"/>
    <w:rsid w:val="00FA7103"/>
    <w:rsid w:val="00FA714D"/>
    <w:rsid w:val="00FA7768"/>
    <w:rsid w:val="00FB10D2"/>
    <w:rsid w:val="00FB2C3A"/>
    <w:rsid w:val="00FB4C91"/>
    <w:rsid w:val="00FB6A38"/>
    <w:rsid w:val="00FB7807"/>
    <w:rsid w:val="00FB7CC0"/>
    <w:rsid w:val="00FC0F50"/>
    <w:rsid w:val="00FC2209"/>
    <w:rsid w:val="00FC3584"/>
    <w:rsid w:val="00FC4BD9"/>
    <w:rsid w:val="00FC4D19"/>
    <w:rsid w:val="00FD0108"/>
    <w:rsid w:val="00FD3E12"/>
    <w:rsid w:val="00FD6781"/>
    <w:rsid w:val="00FE21CA"/>
    <w:rsid w:val="00FE29B6"/>
    <w:rsid w:val="00FE5989"/>
    <w:rsid w:val="00FE5AC8"/>
    <w:rsid w:val="00FE6863"/>
    <w:rsid w:val="00FE6937"/>
    <w:rsid w:val="00FE714E"/>
    <w:rsid w:val="00FE79E0"/>
    <w:rsid w:val="00FF0283"/>
    <w:rsid w:val="00FF0E42"/>
    <w:rsid w:val="00FF2CB5"/>
    <w:rsid w:val="00FF450E"/>
    <w:rsid w:val="00FF61E8"/>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4B76AF"/>
  <w15:docId w15:val="{76358C45-1DCC-4463-BC86-F7EB6210E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New Roman" w:hAnsi="Arial" w:cs="Times New Roman"/>
        <w:lang w:val="en-AU" w:eastAsia="en-AU" w:bidi="ar-SA"/>
      </w:rPr>
    </w:rPrDefault>
    <w:pPrDefault/>
  </w:docDefaults>
  <w:latentStyles w:defLockedState="0" w:defUIPriority="0" w:defSemiHidden="0" w:defUnhideWhenUsed="0" w:defQFormat="0" w:count="376">
    <w:lsdException w:name="Normal" w:qFormat="1"/>
    <w:lsdException w:name="toc 1" w:uiPriority="39" w:qFormat="1"/>
    <w:lsdException w:name="toc 2" w:uiPriority="39" w:qFormat="1"/>
    <w:lsdException w:name="Normal Indent" w:qFormat="1"/>
    <w:lsdException w:name="header" w:qFormat="1"/>
    <w:lsdException w:name="footer" w:uiPriority="99" w:qFormat="1"/>
    <w:lsdException w:name="caption" w:semiHidden="1"/>
    <w:lsdException w:name="page number" w:qFormat="1"/>
    <w:lsdException w:name="Title" w:qFormat="1"/>
    <w:lsdException w:name="Body Text" w:qFormat="1"/>
    <w:lsdException w:name="Body Text Indent" w:qFormat="1"/>
    <w:lsdException w:name="Hyperlink"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5E72"/>
    <w:pPr>
      <w:spacing w:before="100" w:line="288" w:lineRule="auto"/>
    </w:pPr>
  </w:style>
  <w:style w:type="paragraph" w:styleId="Heading1">
    <w:name w:val="heading 1"/>
    <w:basedOn w:val="Normal"/>
    <w:next w:val="Normal"/>
    <w:semiHidden/>
    <w:pPr>
      <w:outlineLvl w:val="0"/>
    </w:pPr>
  </w:style>
  <w:style w:type="paragraph" w:styleId="Heading2">
    <w:name w:val="heading 2"/>
    <w:basedOn w:val="Normal"/>
    <w:next w:val="NormalIndent"/>
    <w:semiHidden/>
    <w:pPr>
      <w:outlineLvl w:val="1"/>
    </w:pPr>
  </w:style>
  <w:style w:type="paragraph" w:styleId="Heading3">
    <w:name w:val="heading 3"/>
    <w:basedOn w:val="Normal"/>
    <w:semiHidden/>
    <w:pPr>
      <w:outlineLvl w:val="2"/>
    </w:pPr>
  </w:style>
  <w:style w:type="paragraph" w:styleId="Heading4">
    <w:name w:val="heading 4"/>
    <w:basedOn w:val="Normal"/>
    <w:semiHidden/>
    <w:pPr>
      <w:outlineLvl w:val="3"/>
    </w:pPr>
  </w:style>
  <w:style w:type="paragraph" w:styleId="Heading5">
    <w:name w:val="heading 5"/>
    <w:basedOn w:val="Normal"/>
    <w:semiHidden/>
    <w:pPr>
      <w:outlineLvl w:val="4"/>
    </w:pPr>
  </w:style>
  <w:style w:type="paragraph" w:styleId="Heading6">
    <w:name w:val="heading 6"/>
    <w:basedOn w:val="Normal"/>
    <w:semiHidden/>
    <w:pPr>
      <w:outlineLvl w:val="5"/>
    </w:pPr>
  </w:style>
  <w:style w:type="paragraph" w:styleId="Heading7">
    <w:name w:val="heading 7"/>
    <w:basedOn w:val="Normal"/>
    <w:next w:val="Normal"/>
    <w:semiHidden/>
    <w:pPr>
      <w:outlineLvl w:val="6"/>
    </w:pPr>
  </w:style>
  <w:style w:type="paragraph" w:styleId="Heading8">
    <w:name w:val="heading 8"/>
    <w:basedOn w:val="Normal"/>
    <w:next w:val="Normal"/>
    <w:semiHidden/>
    <w:pPr>
      <w:outlineLvl w:val="7"/>
    </w:pPr>
  </w:style>
  <w:style w:type="paragraph" w:styleId="Heading9">
    <w:name w:val="heading 9"/>
    <w:basedOn w:val="Normal"/>
    <w:next w:val="Normal"/>
    <w:semiHidden/>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qFormat/>
    <w:pPr>
      <w:ind w:left="709"/>
    </w:pPr>
  </w:style>
  <w:style w:type="character" w:customStyle="1" w:styleId="AuthorNote">
    <w:name w:val="Author Note"/>
    <w:uiPriority w:val="1"/>
    <w:qFormat/>
    <w:rsid w:val="008F401F"/>
    <w:rPr>
      <w:rFonts w:ascii="Arial" w:hAnsi="Arial"/>
      <w:b/>
      <w:vanish/>
      <w:color w:val="0074BF"/>
      <w:sz w:val="20"/>
    </w:rPr>
  </w:style>
  <w:style w:type="paragraph" w:styleId="BodyText">
    <w:name w:val="Body Text"/>
    <w:basedOn w:val="Normal"/>
    <w:qFormat/>
    <w:pPr>
      <w:spacing w:before="0" w:line="240" w:lineRule="auto"/>
    </w:pPr>
  </w:style>
  <w:style w:type="paragraph" w:styleId="BodyTextIndent">
    <w:name w:val="Body Text Indent"/>
    <w:basedOn w:val="BodyText"/>
    <w:qFormat/>
    <w:pPr>
      <w:ind w:left="709"/>
    </w:pPr>
  </w:style>
  <w:style w:type="paragraph" w:customStyle="1" w:styleId="Bullet1">
    <w:name w:val="Bullet 1"/>
    <w:basedOn w:val="Normal"/>
    <w:qFormat/>
    <w:pPr>
      <w:numPr>
        <w:numId w:val="1"/>
      </w:numPr>
    </w:pPr>
  </w:style>
  <w:style w:type="paragraph" w:customStyle="1" w:styleId="Bullet2">
    <w:name w:val="Bullet 2"/>
    <w:basedOn w:val="Normal"/>
    <w:qFormat/>
    <w:pPr>
      <w:numPr>
        <w:numId w:val="2"/>
      </w:numPr>
    </w:pPr>
  </w:style>
  <w:style w:type="paragraph" w:customStyle="1" w:styleId="Bullet3">
    <w:name w:val="Bullet 3"/>
    <w:basedOn w:val="Normal"/>
    <w:qFormat/>
    <w:pPr>
      <w:numPr>
        <w:numId w:val="3"/>
      </w:numPr>
    </w:pPr>
  </w:style>
  <w:style w:type="paragraph" w:styleId="Footer">
    <w:name w:val="footer"/>
    <w:basedOn w:val="Normal"/>
    <w:link w:val="FooterChar"/>
    <w:uiPriority w:val="99"/>
    <w:qFormat/>
    <w:pPr>
      <w:spacing w:before="40" w:line="240" w:lineRule="auto"/>
    </w:pPr>
    <w:rPr>
      <w:noProof/>
      <w:sz w:val="16"/>
    </w:rPr>
  </w:style>
  <w:style w:type="paragraph" w:customStyle="1" w:styleId="Definitions">
    <w:name w:val="Definitions"/>
    <w:basedOn w:val="NormalIndent"/>
    <w:qFormat/>
    <w:rsid w:val="0024770F"/>
    <w:pPr>
      <w:widowControl w:val="0"/>
      <w:numPr>
        <w:numId w:val="10"/>
      </w:numPr>
      <w:ind w:left="709" w:firstLine="0"/>
    </w:pPr>
  </w:style>
  <w:style w:type="paragraph" w:customStyle="1" w:styleId="GNHeading">
    <w:name w:val="GN Heading"/>
    <w:basedOn w:val="Normal"/>
    <w:next w:val="GNNormalIndent"/>
    <w:uiPriority w:val="1"/>
    <w:qFormat/>
    <w:rsid w:val="008F401F"/>
    <w:pPr>
      <w:keepNext/>
      <w:numPr>
        <w:numId w:val="7"/>
      </w:numPr>
      <w:spacing w:before="200" w:line="240" w:lineRule="auto"/>
    </w:pPr>
    <w:rPr>
      <w:b/>
      <w:vanish/>
      <w:color w:val="000080"/>
    </w:rPr>
  </w:style>
  <w:style w:type="paragraph" w:customStyle="1" w:styleId="GNNormalIndent">
    <w:name w:val="GN Normal Indent"/>
    <w:basedOn w:val="GNNormal"/>
    <w:uiPriority w:val="1"/>
    <w:qFormat/>
    <w:pPr>
      <w:ind w:left="709"/>
    </w:pPr>
  </w:style>
  <w:style w:type="paragraph" w:customStyle="1" w:styleId="GNNormal">
    <w:name w:val="GN Normal"/>
    <w:basedOn w:val="Normal"/>
    <w:uiPriority w:val="1"/>
    <w:qFormat/>
    <w:pPr>
      <w:spacing w:line="240" w:lineRule="auto"/>
    </w:pPr>
    <w:rPr>
      <w:vanish/>
      <w:color w:val="000080"/>
    </w:rPr>
  </w:style>
  <w:style w:type="paragraph" w:customStyle="1" w:styleId="GNLevel1">
    <w:name w:val="GN Level 1"/>
    <w:basedOn w:val="Normal"/>
    <w:uiPriority w:val="1"/>
    <w:qFormat/>
    <w:rsid w:val="000E46B2"/>
    <w:pPr>
      <w:numPr>
        <w:numId w:val="4"/>
      </w:numPr>
      <w:spacing w:line="240" w:lineRule="auto"/>
    </w:pPr>
    <w:rPr>
      <w:vanish/>
      <w:color w:val="000080"/>
    </w:rPr>
  </w:style>
  <w:style w:type="paragraph" w:customStyle="1" w:styleId="GNLevel2">
    <w:name w:val="GN Level 2"/>
    <w:basedOn w:val="Normal"/>
    <w:uiPriority w:val="1"/>
    <w:qFormat/>
    <w:rsid w:val="000E46B2"/>
    <w:pPr>
      <w:numPr>
        <w:ilvl w:val="1"/>
        <w:numId w:val="4"/>
      </w:numPr>
      <w:spacing w:line="240" w:lineRule="auto"/>
    </w:pPr>
    <w:rPr>
      <w:vanish/>
      <w:color w:val="000080"/>
    </w:rPr>
  </w:style>
  <w:style w:type="paragraph" w:styleId="Header">
    <w:name w:val="header"/>
    <w:basedOn w:val="Normal"/>
    <w:link w:val="HeaderChar"/>
    <w:qFormat/>
    <w:rsid w:val="00EA5E72"/>
    <w:pPr>
      <w:spacing w:before="0" w:line="240" w:lineRule="auto"/>
    </w:pPr>
    <w:rPr>
      <w:noProof/>
      <w:sz w:val="16"/>
    </w:rPr>
  </w:style>
  <w:style w:type="paragraph" w:customStyle="1" w:styleId="HeaderTitle">
    <w:name w:val="Header Title"/>
    <w:basedOn w:val="Normal"/>
    <w:uiPriority w:val="11"/>
    <w:qFormat/>
    <w:rsid w:val="00861F83"/>
    <w:pPr>
      <w:spacing w:line="240" w:lineRule="auto"/>
    </w:pPr>
    <w:rPr>
      <w:noProof/>
    </w:rPr>
  </w:style>
  <w:style w:type="paragraph" w:customStyle="1" w:styleId="Definitionsa">
    <w:name w:val="Definitions (a)"/>
    <w:basedOn w:val="Normal"/>
    <w:qFormat/>
    <w:rsid w:val="0079772A"/>
    <w:pPr>
      <w:numPr>
        <w:ilvl w:val="1"/>
        <w:numId w:val="10"/>
      </w:numPr>
    </w:pPr>
  </w:style>
  <w:style w:type="paragraph" w:customStyle="1" w:styleId="level1">
    <w:name w:val="level1"/>
    <w:basedOn w:val="Normal"/>
    <w:qFormat/>
    <w:rsid w:val="008F401F"/>
    <w:pPr>
      <w:numPr>
        <w:numId w:val="8"/>
      </w:numPr>
    </w:pPr>
  </w:style>
  <w:style w:type="paragraph" w:customStyle="1" w:styleId="level2">
    <w:name w:val="level2"/>
    <w:basedOn w:val="Normal"/>
    <w:qFormat/>
    <w:pPr>
      <w:numPr>
        <w:ilvl w:val="1"/>
        <w:numId w:val="8"/>
      </w:numPr>
    </w:pPr>
  </w:style>
  <w:style w:type="paragraph" w:customStyle="1" w:styleId="level3">
    <w:name w:val="level3"/>
    <w:basedOn w:val="Normal"/>
    <w:qFormat/>
    <w:pPr>
      <w:numPr>
        <w:ilvl w:val="2"/>
        <w:numId w:val="8"/>
      </w:numPr>
    </w:pPr>
  </w:style>
  <w:style w:type="paragraph" w:customStyle="1" w:styleId="level4">
    <w:name w:val="level4"/>
    <w:basedOn w:val="Normal"/>
    <w:qFormat/>
    <w:pPr>
      <w:numPr>
        <w:ilvl w:val="3"/>
        <w:numId w:val="8"/>
      </w:numPr>
    </w:pPr>
  </w:style>
  <w:style w:type="paragraph" w:customStyle="1" w:styleId="level5">
    <w:name w:val="level5"/>
    <w:basedOn w:val="Normal"/>
    <w:qFormat/>
    <w:pPr>
      <w:numPr>
        <w:ilvl w:val="4"/>
        <w:numId w:val="8"/>
      </w:numPr>
    </w:pPr>
  </w:style>
  <w:style w:type="paragraph" w:customStyle="1" w:styleId="level6">
    <w:name w:val="level6"/>
    <w:basedOn w:val="Normal"/>
    <w:qFormat/>
    <w:pPr>
      <w:numPr>
        <w:ilvl w:val="5"/>
        <w:numId w:val="8"/>
      </w:numPr>
    </w:pPr>
  </w:style>
  <w:style w:type="character" w:styleId="PageNumber">
    <w:name w:val="page number"/>
    <w:semiHidden/>
    <w:qFormat/>
    <w:rPr>
      <w:sz w:val="16"/>
    </w:rPr>
  </w:style>
  <w:style w:type="character" w:styleId="Hyperlink">
    <w:name w:val="Hyperlink"/>
    <w:uiPriority w:val="99"/>
    <w:rsid w:val="0028458B"/>
    <w:rPr>
      <w:color w:val="0000FF"/>
      <w:u w:val="single"/>
    </w:rPr>
  </w:style>
  <w:style w:type="paragraph" w:customStyle="1" w:styleId="Schedule">
    <w:name w:val="Schedule"/>
    <w:basedOn w:val="Normal"/>
    <w:next w:val="ScheduleHeading"/>
    <w:qFormat/>
    <w:rsid w:val="00D458E8"/>
    <w:pPr>
      <w:keepNext/>
      <w:numPr>
        <w:numId w:val="6"/>
      </w:numPr>
      <w:spacing w:before="200"/>
      <w:ind w:left="0" w:firstLine="0"/>
      <w:outlineLvl w:val="0"/>
    </w:pPr>
    <w:rPr>
      <w:b/>
      <w:sz w:val="22"/>
    </w:rPr>
  </w:style>
  <w:style w:type="paragraph" w:customStyle="1" w:styleId="ScheduleHeading">
    <w:name w:val="Schedule Heading"/>
    <w:basedOn w:val="Normal"/>
    <w:next w:val="Schedule1"/>
    <w:qFormat/>
    <w:rsid w:val="00A21141"/>
    <w:pPr>
      <w:keepNext/>
      <w:numPr>
        <w:ilvl w:val="1"/>
        <w:numId w:val="6"/>
      </w:numPr>
      <w:spacing w:before="160"/>
      <w:ind w:left="0" w:firstLine="0"/>
      <w:outlineLvl w:val="1"/>
    </w:pPr>
    <w:rPr>
      <w:b/>
      <w:sz w:val="22"/>
    </w:rPr>
  </w:style>
  <w:style w:type="paragraph" w:customStyle="1" w:styleId="Schedule1">
    <w:name w:val="Schedule 1"/>
    <w:basedOn w:val="Normal"/>
    <w:next w:val="Schedule2"/>
    <w:qFormat/>
    <w:rsid w:val="006B5ACD"/>
    <w:pPr>
      <w:keepNext/>
      <w:numPr>
        <w:ilvl w:val="2"/>
        <w:numId w:val="6"/>
      </w:numPr>
      <w:spacing w:before="200"/>
    </w:pPr>
    <w:rPr>
      <w:b/>
      <w:sz w:val="22"/>
    </w:rPr>
  </w:style>
  <w:style w:type="paragraph" w:customStyle="1" w:styleId="Schedule2">
    <w:name w:val="Schedule 2"/>
    <w:basedOn w:val="Normal"/>
    <w:next w:val="NormalIndent"/>
    <w:qFormat/>
    <w:rsid w:val="006B5ACD"/>
    <w:pPr>
      <w:keepNext/>
      <w:numPr>
        <w:ilvl w:val="3"/>
        <w:numId w:val="6"/>
      </w:numPr>
      <w:spacing w:before="160"/>
    </w:pPr>
    <w:rPr>
      <w:b/>
      <w:sz w:val="21"/>
    </w:rPr>
  </w:style>
  <w:style w:type="paragraph" w:customStyle="1" w:styleId="Schedule3">
    <w:name w:val="Schedule 3"/>
    <w:basedOn w:val="Normal"/>
    <w:qFormat/>
    <w:rsid w:val="006B5ACD"/>
    <w:pPr>
      <w:numPr>
        <w:ilvl w:val="4"/>
        <w:numId w:val="6"/>
      </w:numPr>
    </w:pPr>
  </w:style>
  <w:style w:type="paragraph" w:customStyle="1" w:styleId="Schedule4">
    <w:name w:val="Schedule 4"/>
    <w:basedOn w:val="Normal"/>
    <w:qFormat/>
    <w:rsid w:val="006B5ACD"/>
    <w:pPr>
      <w:numPr>
        <w:ilvl w:val="5"/>
        <w:numId w:val="6"/>
      </w:numPr>
    </w:pPr>
  </w:style>
  <w:style w:type="paragraph" w:customStyle="1" w:styleId="Schedule5">
    <w:name w:val="Schedule 5"/>
    <w:basedOn w:val="Normal"/>
    <w:qFormat/>
    <w:rsid w:val="006B5ACD"/>
    <w:pPr>
      <w:numPr>
        <w:ilvl w:val="6"/>
        <w:numId w:val="6"/>
      </w:numPr>
    </w:pPr>
  </w:style>
  <w:style w:type="paragraph" w:customStyle="1" w:styleId="Schedule6">
    <w:name w:val="Schedule 6"/>
    <w:basedOn w:val="Normal"/>
    <w:qFormat/>
    <w:rsid w:val="006B5ACD"/>
    <w:pPr>
      <w:numPr>
        <w:ilvl w:val="7"/>
        <w:numId w:val="6"/>
      </w:numPr>
    </w:pPr>
  </w:style>
  <w:style w:type="paragraph" w:styleId="Title">
    <w:name w:val="Title"/>
    <w:basedOn w:val="Normal"/>
    <w:qFormat/>
    <w:rsid w:val="008F401F"/>
    <w:pPr>
      <w:keepNext/>
      <w:spacing w:before="0" w:after="60"/>
    </w:pPr>
    <w:rPr>
      <w:sz w:val="32"/>
    </w:rPr>
  </w:style>
  <w:style w:type="paragraph" w:styleId="TOC1">
    <w:name w:val="toc 1"/>
    <w:basedOn w:val="Normal"/>
    <w:next w:val="TOC2"/>
    <w:autoRedefine/>
    <w:uiPriority w:val="39"/>
    <w:qFormat/>
    <w:rsid w:val="00587B21"/>
    <w:pPr>
      <w:tabs>
        <w:tab w:val="right" w:pos="9356"/>
      </w:tabs>
      <w:spacing w:line="240" w:lineRule="auto"/>
      <w:ind w:left="709" w:hanging="709"/>
    </w:pPr>
    <w:rPr>
      <w:rFonts w:ascii="Arial Bold" w:hAnsi="Arial Bold"/>
      <w:b/>
      <w:noProof/>
      <w:lang w:eastAsia="en-US"/>
    </w:rPr>
  </w:style>
  <w:style w:type="paragraph" w:styleId="TOC2">
    <w:name w:val="toc 2"/>
    <w:basedOn w:val="Normal"/>
    <w:autoRedefine/>
    <w:uiPriority w:val="39"/>
    <w:qFormat/>
    <w:rsid w:val="00587B21"/>
    <w:pPr>
      <w:tabs>
        <w:tab w:val="left" w:pos="709"/>
        <w:tab w:val="right" w:pos="9356"/>
      </w:tabs>
      <w:spacing w:before="60" w:line="240" w:lineRule="auto"/>
      <w:ind w:left="1418" w:hanging="709"/>
    </w:pPr>
    <w:rPr>
      <w:noProof/>
      <w:lang w:eastAsia="en-US"/>
    </w:rPr>
  </w:style>
  <w:style w:type="paragraph" w:styleId="TOC3">
    <w:name w:val="toc 3"/>
    <w:basedOn w:val="Normal"/>
    <w:autoRedefine/>
    <w:semiHidden/>
    <w:rsid w:val="002E5F1F"/>
    <w:pPr>
      <w:spacing w:before="60" w:line="240" w:lineRule="auto"/>
      <w:ind w:left="709"/>
    </w:pPr>
    <w:rPr>
      <w:noProof/>
      <w:lang w:eastAsia="en-US"/>
    </w:rPr>
  </w:style>
  <w:style w:type="paragraph" w:styleId="TOC4">
    <w:name w:val="toc 4"/>
    <w:basedOn w:val="Normal"/>
    <w:next w:val="Normal"/>
    <w:autoRedefine/>
    <w:semiHidden/>
    <w:rsid w:val="002E5F1F"/>
    <w:pPr>
      <w:tabs>
        <w:tab w:val="right" w:pos="7938"/>
      </w:tabs>
      <w:spacing w:before="60" w:line="240" w:lineRule="auto"/>
      <w:ind w:left="2835" w:hanging="709"/>
    </w:pPr>
    <w:rPr>
      <w:noProof/>
      <w:lang w:eastAsia="en-US"/>
    </w:rPr>
  </w:style>
  <w:style w:type="paragraph" w:customStyle="1" w:styleId="GeneralHeading1">
    <w:name w:val="General Heading 1"/>
    <w:basedOn w:val="Normal"/>
    <w:next w:val="Normal"/>
    <w:qFormat/>
    <w:rsid w:val="008F401F"/>
    <w:pPr>
      <w:keepNext/>
      <w:spacing w:before="200"/>
    </w:pPr>
    <w:rPr>
      <w:b/>
      <w:sz w:val="22"/>
    </w:rPr>
  </w:style>
  <w:style w:type="paragraph" w:customStyle="1" w:styleId="GeneralHeading2">
    <w:name w:val="General Heading 2"/>
    <w:basedOn w:val="Normal"/>
    <w:next w:val="Normal"/>
    <w:qFormat/>
    <w:rsid w:val="00773B82"/>
    <w:pPr>
      <w:keepNext/>
      <w:spacing w:before="160"/>
    </w:pPr>
    <w:rPr>
      <w:b/>
      <w:sz w:val="21"/>
    </w:rPr>
  </w:style>
  <w:style w:type="paragraph" w:customStyle="1" w:styleId="Definitionsi">
    <w:name w:val="Definitions (i)"/>
    <w:basedOn w:val="Normal"/>
    <w:qFormat/>
    <w:rsid w:val="0079772A"/>
    <w:pPr>
      <w:numPr>
        <w:ilvl w:val="2"/>
        <w:numId w:val="10"/>
      </w:numPr>
    </w:pPr>
  </w:style>
  <w:style w:type="paragraph" w:styleId="TOC5">
    <w:name w:val="toc 5"/>
    <w:basedOn w:val="Normal"/>
    <w:next w:val="Normal"/>
    <w:autoRedefine/>
    <w:semiHidden/>
    <w:rsid w:val="002E5F1F"/>
    <w:pPr>
      <w:ind w:left="3544" w:hanging="709"/>
    </w:pPr>
    <w:rPr>
      <w:lang w:eastAsia="en-US"/>
    </w:rPr>
  </w:style>
  <w:style w:type="paragraph" w:styleId="TOC6">
    <w:name w:val="toc 6"/>
    <w:basedOn w:val="Normal"/>
    <w:next w:val="Normal"/>
    <w:autoRedefine/>
    <w:semiHidden/>
    <w:rsid w:val="002E5F1F"/>
    <w:pPr>
      <w:ind w:left="4253" w:hanging="709"/>
    </w:pPr>
    <w:rPr>
      <w:lang w:eastAsia="en-US"/>
    </w:rPr>
  </w:style>
  <w:style w:type="paragraph" w:styleId="TOC7">
    <w:name w:val="toc 7"/>
    <w:basedOn w:val="Normal"/>
    <w:next w:val="Normal"/>
    <w:autoRedefine/>
    <w:semiHidden/>
    <w:rsid w:val="002E5F1F"/>
    <w:pPr>
      <w:ind w:left="1200"/>
    </w:pPr>
    <w:rPr>
      <w:lang w:eastAsia="en-US"/>
    </w:rPr>
  </w:style>
  <w:style w:type="paragraph" w:styleId="TOC8">
    <w:name w:val="toc 8"/>
    <w:basedOn w:val="Normal"/>
    <w:next w:val="Normal"/>
    <w:autoRedefine/>
    <w:semiHidden/>
    <w:rsid w:val="002E5F1F"/>
    <w:pPr>
      <w:ind w:left="1400"/>
    </w:pPr>
    <w:rPr>
      <w:lang w:eastAsia="en-US"/>
    </w:rPr>
  </w:style>
  <w:style w:type="paragraph" w:styleId="TOC9">
    <w:name w:val="toc 9"/>
    <w:basedOn w:val="Normal"/>
    <w:next w:val="Normal"/>
    <w:autoRedefine/>
    <w:semiHidden/>
    <w:rsid w:val="002E5F1F"/>
    <w:pPr>
      <w:ind w:left="1600"/>
    </w:pPr>
    <w:rPr>
      <w:lang w:eastAsia="en-US"/>
    </w:rPr>
  </w:style>
  <w:style w:type="paragraph" w:customStyle="1" w:styleId="AllensHeading1">
    <w:name w:val="Allens Heading 1"/>
    <w:basedOn w:val="Normal"/>
    <w:next w:val="AllensHeading2"/>
    <w:qFormat/>
    <w:rsid w:val="0015748D"/>
    <w:pPr>
      <w:keepNext/>
      <w:numPr>
        <w:numId w:val="9"/>
      </w:numPr>
      <w:spacing w:before="200"/>
      <w:outlineLvl w:val="0"/>
    </w:pPr>
    <w:rPr>
      <w:b/>
      <w:sz w:val="22"/>
    </w:rPr>
  </w:style>
  <w:style w:type="paragraph" w:customStyle="1" w:styleId="AllensHeading2">
    <w:name w:val="Allens Heading 2"/>
    <w:basedOn w:val="Normal"/>
    <w:next w:val="NormalIndent"/>
    <w:qFormat/>
    <w:rsid w:val="0015748D"/>
    <w:pPr>
      <w:keepNext/>
      <w:numPr>
        <w:ilvl w:val="1"/>
        <w:numId w:val="9"/>
      </w:numPr>
      <w:spacing w:before="160"/>
      <w:outlineLvl w:val="1"/>
    </w:pPr>
    <w:rPr>
      <w:b/>
      <w:sz w:val="21"/>
    </w:rPr>
  </w:style>
  <w:style w:type="paragraph" w:styleId="FootnoteText">
    <w:name w:val="footnote text"/>
    <w:basedOn w:val="Normal"/>
    <w:semiHidden/>
    <w:rPr>
      <w:sz w:val="16"/>
    </w:rPr>
  </w:style>
  <w:style w:type="paragraph" w:customStyle="1" w:styleId="GNLevel3">
    <w:name w:val="GN Level 3"/>
    <w:basedOn w:val="Normal"/>
    <w:uiPriority w:val="1"/>
    <w:qFormat/>
    <w:rsid w:val="000E46B2"/>
    <w:pPr>
      <w:numPr>
        <w:ilvl w:val="2"/>
        <w:numId w:val="4"/>
      </w:numPr>
      <w:spacing w:line="240" w:lineRule="auto"/>
    </w:pPr>
    <w:rPr>
      <w:vanish/>
      <w:color w:val="000080"/>
    </w:rPr>
  </w:style>
  <w:style w:type="paragraph" w:customStyle="1" w:styleId="GNLevel4">
    <w:name w:val="GN Level 4"/>
    <w:basedOn w:val="Normal"/>
    <w:uiPriority w:val="1"/>
    <w:qFormat/>
    <w:rsid w:val="000E46B2"/>
    <w:pPr>
      <w:numPr>
        <w:ilvl w:val="3"/>
        <w:numId w:val="4"/>
      </w:numPr>
      <w:spacing w:line="240" w:lineRule="auto"/>
    </w:pPr>
    <w:rPr>
      <w:vanish/>
      <w:color w:val="000080"/>
    </w:rPr>
  </w:style>
  <w:style w:type="paragraph" w:customStyle="1" w:styleId="GNBullet">
    <w:name w:val="GN Bullet"/>
    <w:basedOn w:val="Normal"/>
    <w:uiPriority w:val="1"/>
    <w:qFormat/>
    <w:pPr>
      <w:numPr>
        <w:numId w:val="5"/>
      </w:numPr>
      <w:spacing w:line="240" w:lineRule="auto"/>
    </w:pPr>
    <w:rPr>
      <w:vanish/>
      <w:color w:val="000080"/>
    </w:rPr>
  </w:style>
  <w:style w:type="paragraph" w:customStyle="1" w:styleId="AllensHeading3">
    <w:name w:val="Allens Heading 3"/>
    <w:basedOn w:val="Normal"/>
    <w:qFormat/>
    <w:rsid w:val="0015748D"/>
    <w:pPr>
      <w:numPr>
        <w:ilvl w:val="2"/>
        <w:numId w:val="9"/>
      </w:numPr>
    </w:pPr>
  </w:style>
  <w:style w:type="paragraph" w:customStyle="1" w:styleId="AllensHeading4">
    <w:name w:val="Allens Heading 4"/>
    <w:basedOn w:val="Normal"/>
    <w:qFormat/>
    <w:rsid w:val="0015748D"/>
    <w:pPr>
      <w:numPr>
        <w:ilvl w:val="3"/>
        <w:numId w:val="9"/>
      </w:numPr>
    </w:pPr>
  </w:style>
  <w:style w:type="paragraph" w:customStyle="1" w:styleId="AllensHeading5">
    <w:name w:val="Allens Heading 5"/>
    <w:basedOn w:val="Normal"/>
    <w:qFormat/>
    <w:rsid w:val="0015748D"/>
    <w:pPr>
      <w:numPr>
        <w:ilvl w:val="4"/>
        <w:numId w:val="9"/>
      </w:numPr>
    </w:pPr>
  </w:style>
  <w:style w:type="paragraph" w:customStyle="1" w:styleId="AllensHeading6">
    <w:name w:val="Allens Heading 6"/>
    <w:basedOn w:val="Normal"/>
    <w:qFormat/>
    <w:rsid w:val="0015748D"/>
    <w:pPr>
      <w:numPr>
        <w:ilvl w:val="5"/>
        <w:numId w:val="9"/>
      </w:numPr>
    </w:pPr>
  </w:style>
  <w:style w:type="paragraph" w:customStyle="1" w:styleId="ContentsHeading">
    <w:name w:val="Contents Heading"/>
    <w:basedOn w:val="Normal"/>
    <w:next w:val="Normal"/>
    <w:qFormat/>
    <w:rsid w:val="008F401F"/>
    <w:pPr>
      <w:spacing w:before="0"/>
    </w:pPr>
    <w:rPr>
      <w:b/>
      <w:sz w:val="22"/>
    </w:rPr>
  </w:style>
  <w:style w:type="table" w:styleId="TableGrid">
    <w:name w:val="Table Grid"/>
    <w:basedOn w:val="TableNormal"/>
    <w:rsid w:val="00116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3A4C8F"/>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D831B4"/>
    <w:rPr>
      <w:rFonts w:ascii="Tahoma" w:hAnsi="Tahoma" w:cs="Tahoma"/>
      <w:sz w:val="16"/>
      <w:szCs w:val="16"/>
    </w:rPr>
  </w:style>
  <w:style w:type="paragraph" w:styleId="NormalWeb">
    <w:name w:val="Normal (Web)"/>
    <w:basedOn w:val="Normal"/>
    <w:uiPriority w:val="99"/>
    <w:unhideWhenUsed/>
    <w:rsid w:val="00932EC5"/>
    <w:pPr>
      <w:spacing w:beforeAutospacing="1" w:after="100" w:afterAutospacing="1" w:line="240" w:lineRule="auto"/>
    </w:pPr>
    <w:rPr>
      <w:rFonts w:ascii="Times New Roman" w:hAnsi="Times New Roman"/>
      <w:sz w:val="24"/>
      <w:szCs w:val="24"/>
    </w:rPr>
  </w:style>
  <w:style w:type="paragraph" w:styleId="ListParagraph">
    <w:name w:val="List Paragraph"/>
    <w:basedOn w:val="Normal"/>
    <w:uiPriority w:val="34"/>
    <w:rsid w:val="00873AB5"/>
    <w:pPr>
      <w:ind w:left="720"/>
      <w:contextualSpacing/>
    </w:pPr>
  </w:style>
  <w:style w:type="character" w:customStyle="1" w:styleId="HeaderChar">
    <w:name w:val="Header Char"/>
    <w:basedOn w:val="DefaultParagraphFont"/>
    <w:link w:val="Header"/>
    <w:rsid w:val="00427716"/>
    <w:rPr>
      <w:noProof/>
      <w:sz w:val="16"/>
    </w:rPr>
  </w:style>
  <w:style w:type="character" w:customStyle="1" w:styleId="FooterChar">
    <w:name w:val="Footer Char"/>
    <w:basedOn w:val="DefaultParagraphFont"/>
    <w:link w:val="Footer"/>
    <w:uiPriority w:val="99"/>
    <w:rsid w:val="00427716"/>
    <w:rPr>
      <w:noProof/>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allens.com.au/accelerate/terms-and-conditions/" TargetMode="External"/><Relationship Id="rId13" Type="http://schemas.openxmlformats.org/officeDocument/2006/relationships/header" Target="header4.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2.svg"/><Relationship Id="rId2" Type="http://schemas.openxmlformats.org/officeDocument/2006/relationships/image" Target="media/image1.png"/><Relationship Id="rId1" Type="http://schemas.openxmlformats.org/officeDocument/2006/relationships/image" Target="media/image3.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AARTemplates\Documen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FC5220-0E2A-47E3-B606-A81C85C7CC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Document.dotx</Template>
  <TotalTime>0</TotalTime>
  <Pages>5</Pages>
  <Words>1658</Words>
  <Characters>9457</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Allens Arthur Robinson</Company>
  <LinksUpToDate>false</LinksUpToDate>
  <CharactersWithSpaces>11093</CharactersWithSpaces>
  <SharedDoc>false</SharedDoc>
  <HLinks>
    <vt:vector size="12" baseType="variant">
      <vt:variant>
        <vt:i4>1507391</vt:i4>
      </vt:variant>
      <vt:variant>
        <vt:i4>-1</vt:i4>
      </vt:variant>
      <vt:variant>
        <vt:i4>2358</vt:i4>
      </vt:variant>
      <vt:variant>
        <vt:i4>1</vt:i4>
      </vt:variant>
      <vt:variant>
        <vt:lpwstr>\\sydfps\apps\Data\Templates\AARTemplates\WIP\AllensLogos\Color\Allens_Logo_Pos_rgb 40mm.jpg</vt:lpwstr>
      </vt:variant>
      <vt:variant>
        <vt:lpwstr/>
      </vt:variant>
      <vt:variant>
        <vt:i4>1507391</vt:i4>
      </vt:variant>
      <vt:variant>
        <vt:i4>-1</vt:i4>
      </vt:variant>
      <vt:variant>
        <vt:i4>2367</vt:i4>
      </vt:variant>
      <vt:variant>
        <vt:i4>1</vt:i4>
      </vt:variant>
      <vt:variant>
        <vt:lpwstr>\\sydfps\apps\Data\Templates\AARTemplates\WIP\AllensLogos\Color\Allens_Logo_Pos_rgb 40mm.jpg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Allens</dc:creator>
  <cp:keywords/>
  <dc:description>v2.18.5184 - 12/03/2014</dc:description>
  <cp:lastModifiedBy>Allens</cp:lastModifiedBy>
  <cp:revision>2</cp:revision>
  <cp:lastPrinted>2015-04-24T06:45:00Z</cp:lastPrinted>
  <dcterms:created xsi:type="dcterms:W3CDTF">2025-02-11T06:38:00Z</dcterms:created>
  <dcterms:modified xsi:type="dcterms:W3CDTF">2025-02-11T06:38:00Z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SFooter">
    <vt:lpwstr>vzbs A0132858237v2 000000 </vt:lpwstr>
  </property>
  <property fmtid="{D5CDD505-2E9C-101B-9397-08002B2CF9AE}" pid="3" name="DOCSDocNumber">
    <vt:lpwstr>32858237</vt:lpwstr>
  </property>
  <property fmtid="{D5CDD505-2E9C-101B-9397-08002B2CF9AE}" pid="4" name="DOCSDocumentID">
    <vt:lpwstr>A0132858237</vt:lpwstr>
  </property>
  <property fmtid="{D5CDD505-2E9C-101B-9397-08002B2CF9AE}" pid="5" name="DOCSDocName">
    <vt:lpwstr>MASTER - A-Suite Accelerate Privacy Fact Sheet</vt:lpwstr>
  </property>
  <property fmtid="{D5CDD505-2E9C-101B-9397-08002B2CF9AE}" pid="6" name="DOCSAuthorID">
    <vt:lpwstr>vzbs</vt:lpwstr>
  </property>
  <property fmtid="{D5CDD505-2E9C-101B-9397-08002B2CF9AE}" pid="7" name="DOCSAuthorName">
    <vt:lpwstr>Bloch, Valeska</vt:lpwstr>
  </property>
  <property fmtid="{D5CDD505-2E9C-101B-9397-08002B2CF9AE}" pid="8" name="DOCSMatterID">
    <vt:lpwstr>000000</vt:lpwstr>
  </property>
  <property fmtid="{D5CDD505-2E9C-101B-9397-08002B2CF9AE}" pid="9" name="DOCSMatterName">
    <vt:lpwstr>TBA</vt:lpwstr>
  </property>
  <property fmtid="{D5CDD505-2E9C-101B-9397-08002B2CF9AE}" pid="10" name="DOCSTypistID">
    <vt:lpwstr>VZBS</vt:lpwstr>
  </property>
  <property fmtid="{D5CDD505-2E9C-101B-9397-08002B2CF9AE}" pid="11" name="DOCSTypistName">
    <vt:lpwstr>Bloch, Valeska</vt:lpwstr>
  </property>
  <property fmtid="{D5CDD505-2E9C-101B-9397-08002B2CF9AE}" pid="12" name="DOCSDocTypeDsc">
    <vt:lpwstr>DOCSDocTypeDsc</vt:lpwstr>
  </property>
  <property fmtid="{D5CDD505-2E9C-101B-9397-08002B2CF9AE}" pid="13" name="DOCSCreationDate">
    <vt:lpwstr>27/04/2015 8:18:52 AM</vt:lpwstr>
  </property>
  <property fmtid="{D5CDD505-2E9C-101B-9397-08002B2CF9AE}" pid="14" name="DOCSLastEditDate">
    <vt:lpwstr>22/05/2015 10:27:56 AM</vt:lpwstr>
  </property>
  <property fmtid="{D5CDD505-2E9C-101B-9397-08002B2CF9AE}" pid="15" name="DOCSClientID">
    <vt:lpwstr/>
  </property>
  <property fmtid="{D5CDD505-2E9C-101B-9397-08002B2CF9AE}" pid="16" name="DOCSClientName">
    <vt:lpwstr>TBA</vt:lpwstr>
  </property>
  <property fmtid="{D5CDD505-2E9C-101B-9397-08002B2CF9AE}" pid="17" name="DOCSPrecedentID">
    <vt:lpwstr/>
  </property>
  <property fmtid="{D5CDD505-2E9C-101B-9397-08002B2CF9AE}" pid="18" name="DOCSProjectName">
    <vt:lpwstr/>
  </property>
  <property fmtid="{D5CDD505-2E9C-101B-9397-08002B2CF9AE}" pid="19" name="DOCSVersionNumber">
    <vt:lpwstr>2</vt:lpwstr>
  </property>
  <property fmtid="{D5CDD505-2E9C-101B-9397-08002B2CF9AE}" pid="20" name="DOCSDocTypeID">
    <vt:lpwstr>Document</vt:lpwstr>
  </property>
  <property fmtid="{D5CDD505-2E9C-101B-9397-08002B2CF9AE}" pid="21" name="iManageDocFooter">
    <vt:lpwstr>VZBS 132858237v5 000000</vt:lpwstr>
  </property>
  <property fmtid="{D5CDD505-2E9C-101B-9397-08002B2CF9AE}" pid="22" name="iManageDocNum">
    <vt:lpwstr>132858237</vt:lpwstr>
  </property>
  <property fmtid="{D5CDD505-2E9C-101B-9397-08002B2CF9AE}" pid="23" name="iManageAuthorID">
    <vt:lpwstr>VZBS</vt:lpwstr>
  </property>
  <property fmtid="{D5CDD505-2E9C-101B-9397-08002B2CF9AE}" pid="24" name="iManageAuthorName">
    <vt:lpwstr>Bloch, Valeska</vt:lpwstr>
  </property>
  <property fmtid="{D5CDD505-2E9C-101B-9397-08002B2CF9AE}" pid="25" name="iManageVersion">
    <vt:lpwstr>5</vt:lpwstr>
  </property>
  <property fmtid="{D5CDD505-2E9C-101B-9397-08002B2CF9AE}" pid="26" name="iManageLastEditDate">
    <vt:lpwstr>2/11/2025 6:04:28 AM</vt:lpwstr>
  </property>
  <property fmtid="{D5CDD505-2E9C-101B-9397-08002B2CF9AE}" pid="27" name="iManageTypistID">
    <vt:lpwstr>YUJS</vt:lpwstr>
  </property>
  <property fmtid="{D5CDD505-2E9C-101B-9397-08002B2CF9AE}" pid="28" name="iManageTypistName">
    <vt:lpwstr>James, Lisa</vt:lpwstr>
  </property>
  <property fmtid="{D5CDD505-2E9C-101B-9397-08002B2CF9AE}" pid="29" name="iManageTypeID">
    <vt:lpwstr>DOC</vt:lpwstr>
  </property>
  <property fmtid="{D5CDD505-2E9C-101B-9397-08002B2CF9AE}" pid="30" name="iManageTypeDesc">
    <vt:lpwstr>Document, Miscellaneous, Project, Text or Web content</vt:lpwstr>
  </property>
  <property fmtid="{D5CDD505-2E9C-101B-9397-08002B2CF9AE}" pid="31" name="iManageFileName">
    <vt:lpwstr>MASTER - A-Suite - Privacy Fact Sheet</vt:lpwstr>
  </property>
  <property fmtid="{D5CDD505-2E9C-101B-9397-08002B2CF9AE}" pid="32" name="iManageCreateDate">
    <vt:lpwstr>2/11/2025 6:04:28 AM</vt:lpwstr>
  </property>
  <property fmtid="{D5CDD505-2E9C-101B-9397-08002B2CF9AE}" pid="33" name="iManageMatterNumber">
    <vt:lpwstr>000000</vt:lpwstr>
  </property>
  <property fmtid="{D5CDD505-2E9C-101B-9397-08002B2CF9AE}" pid="34" name="iManageMatterDesc">
    <vt:lpwstr>TBA</vt:lpwstr>
  </property>
  <property fmtid="{D5CDD505-2E9C-101B-9397-08002B2CF9AE}" pid="35" name="iManageDocumentID">
    <vt:lpwstr>DMS!132858237.5</vt:lpwstr>
  </property>
  <property fmtid="{D5CDD505-2E9C-101B-9397-08002B2CF9AE}" pid="36" name="iManageDatabaseName">
    <vt:lpwstr>DMS</vt:lpwstr>
  </property>
  <property fmtid="{D5CDD505-2E9C-101B-9397-08002B2CF9AE}" pid="37" name="iManageClientID">
    <vt:lpwstr>60</vt:lpwstr>
  </property>
  <property fmtid="{D5CDD505-2E9C-101B-9397-08002B2CF9AE}" pid="38" name="iManageIsCheckedOut">
    <vt:lpwstr>-1</vt:lpwstr>
  </property>
</Properties>
</file>